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3B22B39"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14</w:t>
        </w:r>
        <w:r w:rsidR="00664EF1">
          <w:rPr>
            <w:b/>
            <w:noProof/>
            <w:sz w:val="24"/>
          </w:rPr>
          <w:t>6</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fldSimple w:instr=" DOCPROPERTY  Tdoc#  \* MERGEFORMAT ">
        <w:r w:rsidR="002C7F4B" w:rsidRPr="00F00A3E">
          <w:rPr>
            <w:b/>
            <w:noProof/>
            <w:sz w:val="28"/>
          </w:rPr>
          <w:t>S2-21</w:t>
        </w:r>
        <w:r w:rsidR="00443780" w:rsidRPr="00F00A3E">
          <w:rPr>
            <w:b/>
            <w:noProof/>
            <w:sz w:val="28"/>
          </w:rPr>
          <w:t>0</w:t>
        </w:r>
        <w:r w:rsidR="00F00A3E" w:rsidRPr="00F00A3E">
          <w:rPr>
            <w:b/>
            <w:noProof/>
            <w:sz w:val="28"/>
          </w:rPr>
          <w:t>5815</w:t>
        </w:r>
      </w:fldSimple>
      <w:ins w:id="0" w:author="Hietalahti, Hannu (Nokia - FI/Oulu)" w:date="2021-08-18T17:59:00Z">
        <w:r w:rsidR="00AB7BFC">
          <w:rPr>
            <w:b/>
            <w:noProof/>
            <w:sz w:val="28"/>
          </w:rPr>
          <w:t>r0</w:t>
        </w:r>
        <w:del w:id="1" w:author="Ericsson_QC_#146" w:date="2021-08-18T17:15:00Z">
          <w:r w:rsidR="00AB7BFC" w:rsidDel="00A86D61">
            <w:rPr>
              <w:b/>
              <w:noProof/>
              <w:sz w:val="28"/>
            </w:rPr>
            <w:delText>1</w:delText>
          </w:r>
        </w:del>
      </w:ins>
      <w:ins w:id="2" w:author="Ericsson_QC_#146" w:date="2021-08-18T17:15:00Z">
        <w:r w:rsidR="00A86D61">
          <w:rPr>
            <w:b/>
            <w:noProof/>
            <w:sz w:val="28"/>
          </w:rPr>
          <w:t>2</w:t>
        </w:r>
      </w:ins>
      <w:r w:rsidR="00443780" w:rsidRPr="00443780">
        <w:t xml:space="preserve"> </w:t>
      </w:r>
    </w:p>
    <w:p w14:paraId="7CB45193" w14:textId="6E0831EA" w:rsidR="001E41F3" w:rsidRPr="00F00A3E" w:rsidRDefault="00571519" w:rsidP="005E2C44">
      <w:pPr>
        <w:pStyle w:val="CRCoverPage"/>
        <w:outlineLvl w:val="0"/>
        <w:rPr>
          <w:b/>
          <w:noProof/>
          <w:sz w:val="24"/>
          <w:szCs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fldSimple w:instr=" DOCPROPERTY  StartDate  \* MERGEFORMAT ">
        <w:r w:rsidR="003609EF" w:rsidRPr="00BA51D9">
          <w:rPr>
            <w:b/>
            <w:noProof/>
            <w:sz w:val="24"/>
          </w:rPr>
          <w:t xml:space="preserve"> </w:t>
        </w:r>
        <w:r w:rsidR="00664EF1">
          <w:rPr>
            <w:b/>
            <w:sz w:val="24"/>
            <w:lang w:val="en-US"/>
          </w:rPr>
          <w:t>Aug</w:t>
        </w:r>
        <w:r w:rsidR="0053195A">
          <w:rPr>
            <w:b/>
            <w:sz w:val="24"/>
            <w:lang w:val="en-US"/>
          </w:rPr>
          <w:t xml:space="preserve"> </w:t>
        </w:r>
        <w:r w:rsidR="0070436F">
          <w:rPr>
            <w:b/>
            <w:sz w:val="24"/>
            <w:lang w:val="en-US"/>
          </w:rPr>
          <w:t>1</w:t>
        </w:r>
        <w:r w:rsidR="001C01E4">
          <w:rPr>
            <w:b/>
            <w:sz w:val="24"/>
            <w:lang w:val="en-US"/>
          </w:rPr>
          <w:t>6</w:t>
        </w:r>
        <w:r w:rsidR="00700818" w:rsidRPr="00C73127">
          <w:rPr>
            <w:b/>
            <w:sz w:val="24"/>
            <w:lang w:val="en-US"/>
          </w:rPr>
          <w:t xml:space="preserve"> </w:t>
        </w:r>
      </w:fldSimple>
      <w:r w:rsidR="00547111">
        <w:rPr>
          <w:b/>
          <w:noProof/>
          <w:sz w:val="24"/>
        </w:rPr>
        <w:t>-</w:t>
      </w:r>
      <w:fldSimple w:instr=" DOCPROPERTY  EndDate  \* MERGEFORMAT ">
        <w:r w:rsidR="00700818" w:rsidRPr="00700818">
          <w:rPr>
            <w:b/>
            <w:sz w:val="24"/>
            <w:lang w:val="en-US"/>
          </w:rPr>
          <w:t xml:space="preserve"> </w:t>
        </w:r>
      </w:fldSimple>
      <w:r w:rsidR="009A52CA">
        <w:rPr>
          <w:b/>
          <w:sz w:val="24"/>
          <w:lang w:val="en-US"/>
        </w:rPr>
        <w:t>2</w:t>
      </w:r>
      <w:r w:rsidR="001C01E4">
        <w:rPr>
          <w:b/>
          <w:sz w:val="24"/>
          <w:lang w:val="en-US"/>
        </w:rPr>
        <w:t>7</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4B5191">
        <w:rPr>
          <w:b/>
          <w:noProof/>
          <w:sz w:val="24"/>
        </w:rPr>
        <w:tab/>
      </w:r>
      <w:r w:rsidR="004B5191">
        <w:rPr>
          <w:b/>
          <w:noProof/>
          <w:sz w:val="24"/>
        </w:rPr>
        <w:tab/>
      </w:r>
      <w:r w:rsidR="004B5191" w:rsidRPr="00F00A3E">
        <w:rPr>
          <w:b/>
          <w:noProof/>
          <w:sz w:val="24"/>
          <w:szCs w:val="24"/>
        </w:rPr>
        <w:t xml:space="preserve">     </w:t>
      </w:r>
      <w:r w:rsidR="00700818" w:rsidRPr="00F00A3E">
        <w:rPr>
          <w:b/>
          <w:noProof/>
          <w:color w:val="3333FF"/>
          <w:sz w:val="24"/>
          <w:szCs w:val="24"/>
        </w:rPr>
        <w:t>(revision of</w:t>
      </w:r>
      <w:r w:rsidR="0070436F" w:rsidRPr="00F00A3E">
        <w:rPr>
          <w:b/>
          <w:noProof/>
          <w:color w:val="3333FF"/>
          <w:sz w:val="24"/>
          <w:szCs w:val="24"/>
        </w:rPr>
        <w:t xml:space="preserve"> </w:t>
      </w:r>
      <w:r w:rsidR="004B5191" w:rsidRPr="00F00A3E">
        <w:rPr>
          <w:b/>
          <w:noProof/>
          <w:color w:val="3333FF"/>
          <w:sz w:val="24"/>
          <w:szCs w:val="24"/>
        </w:rPr>
        <w:t>S2-xxxxxxx</w:t>
      </w:r>
      <w:r w:rsidR="00700818" w:rsidRPr="00F00A3E">
        <w:rPr>
          <w:b/>
          <w:noProof/>
          <w:color w:val="3333F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AC4C9" w:rsidR="001E41F3" w:rsidRPr="00410371" w:rsidRDefault="00A909E5" w:rsidP="00E13F3D">
            <w:pPr>
              <w:pStyle w:val="CRCoverPage"/>
              <w:spacing w:after="0"/>
              <w:jc w:val="right"/>
              <w:rPr>
                <w:b/>
                <w:noProof/>
                <w:sz w:val="28"/>
              </w:rPr>
            </w:pPr>
            <w:fldSimple w:instr=" DOCPROPERTY  Spec#  \* MERGEFORMAT ">
              <w:r w:rsidR="00825972">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0B073D" w:rsidR="001E41F3" w:rsidRPr="00410371" w:rsidRDefault="00867EFD" w:rsidP="00547111">
            <w:pPr>
              <w:pStyle w:val="CRCoverPage"/>
              <w:spacing w:after="0"/>
              <w:rPr>
                <w:noProof/>
              </w:rPr>
            </w:pPr>
            <w:r>
              <w:rPr>
                <w:b/>
                <w:noProof/>
                <w:sz w:val="28"/>
              </w:rPr>
              <w:t>2992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3A6C91" w:rsidR="001E41F3" w:rsidRPr="00410371" w:rsidRDefault="00A909E5">
            <w:pPr>
              <w:pStyle w:val="CRCoverPage"/>
              <w:spacing w:after="0"/>
              <w:jc w:val="center"/>
              <w:rPr>
                <w:noProof/>
                <w:sz w:val="28"/>
              </w:rPr>
            </w:pPr>
            <w:fldSimple w:instr=" DOCPROPERTY  Version  \* MERGEFORMAT ">
              <w:r w:rsidR="003F0E97">
                <w:rPr>
                  <w:b/>
                  <w:noProof/>
                  <w:sz w:val="28"/>
                </w:rPr>
                <w:t>1</w:t>
              </w:r>
              <w:r w:rsidR="00CC6715">
                <w:rPr>
                  <w:b/>
                  <w:noProof/>
                  <w:sz w:val="28"/>
                </w:rPr>
                <w:t>6</w:t>
              </w:r>
              <w:r w:rsidR="00825972">
                <w:rPr>
                  <w:b/>
                  <w:noProof/>
                  <w:sz w:val="28"/>
                </w:rPr>
                <w:t>.</w:t>
              </w:r>
              <w:r w:rsidR="00CC6715">
                <w:rPr>
                  <w:b/>
                  <w:noProof/>
                  <w:sz w:val="28"/>
                </w:rPr>
                <w:t>9</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572E0B" w:rsidR="001E41F3" w:rsidRDefault="004B5191" w:rsidP="0004506A">
            <w:pPr>
              <w:pStyle w:val="CRCoverPage"/>
              <w:spacing w:after="0"/>
              <w:rPr>
                <w:noProof/>
              </w:rPr>
            </w:pPr>
            <w:r>
              <w:t xml:space="preserve">Initial event reporting during </w:t>
            </w:r>
            <w:r w:rsidR="004C063F">
              <w:t xml:space="preserve">event </w:t>
            </w:r>
            <w:r>
              <w:t>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9B6B90" w:rsidR="001E41F3" w:rsidRDefault="00A909E5" w:rsidP="001B1DE0">
            <w:pPr>
              <w:pStyle w:val="CRCoverPage"/>
              <w:spacing w:after="0"/>
              <w:rPr>
                <w:noProof/>
              </w:rPr>
            </w:pPr>
            <w:fldSimple w:instr=" DOCPROPERTY  SourceIfWg  \* MERGEFORMAT ">
              <w:r w:rsidR="00884435">
                <w:rPr>
                  <w:noProof/>
                </w:rPr>
                <w:t>Ericsson</w:t>
              </w:r>
            </w:fldSimple>
            <w:r w:rsidR="003263E9">
              <w:rPr>
                <w:noProof/>
              </w:rPr>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A909E5"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35E7F4" w:rsidR="001E41F3" w:rsidRDefault="009A52CA" w:rsidP="0004506A">
            <w:pPr>
              <w:pStyle w:val="CRCoverPage"/>
              <w:spacing w:after="0"/>
              <w:rPr>
                <w:noProof/>
              </w:rPr>
            </w:pPr>
            <w:r>
              <w:rPr>
                <w:noProof/>
                <w:lang w:eastAsia="zh-CN"/>
              </w:rPr>
              <w:t>5GS_Ph1</w:t>
            </w:r>
            <w:r w:rsidR="008B0D5C">
              <w:rPr>
                <w:noProof/>
                <w:lang w:eastAsia="zh-CN"/>
              </w:rPr>
              <w:t>, TEI1</w:t>
            </w:r>
            <w:r w:rsidR="001B4757">
              <w:rPr>
                <w:noProof/>
                <w:lang w:eastAsia="zh-CN"/>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FA1966" w:rsidR="001E41F3" w:rsidRDefault="00A909E5">
            <w:pPr>
              <w:pStyle w:val="CRCoverPage"/>
              <w:spacing w:after="0"/>
              <w:ind w:left="100"/>
              <w:rPr>
                <w:noProof/>
              </w:rPr>
            </w:pPr>
            <w:fldSimple w:instr=" DOCPROPERTY  ResDate  \* MERGEFORMAT ">
              <w:r w:rsidR="008846A1" w:rsidRPr="00511B78">
                <w:rPr>
                  <w:noProof/>
                </w:rPr>
                <w:t>2021-</w:t>
              </w:r>
              <w:r w:rsidR="000B354E">
                <w:rPr>
                  <w:noProof/>
                </w:rPr>
                <w:t>0</w:t>
              </w:r>
              <w:r w:rsidR="00DD0C2D">
                <w:rPr>
                  <w:noProof/>
                </w:rPr>
                <w:t>8</w:t>
              </w:r>
              <w:r w:rsidR="000B354E">
                <w:rPr>
                  <w:noProof/>
                </w:rPr>
                <w:t>-</w:t>
              </w:r>
              <w:r w:rsidR="00DD0C2D">
                <w:rPr>
                  <w:noProof/>
                </w:rPr>
                <w:t>1</w:t>
              </w:r>
              <w:r w:rsidR="000B354E">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AE7FF" w:rsidR="001E41F3" w:rsidRDefault="00CC671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0A6861" w:rsidR="001E41F3" w:rsidRDefault="00AD5F29">
            <w:pPr>
              <w:pStyle w:val="CRCoverPage"/>
              <w:spacing w:after="0"/>
              <w:ind w:left="100"/>
              <w:rPr>
                <w:noProof/>
              </w:rPr>
            </w:pPr>
            <w:r w:rsidRPr="000B354E">
              <w:t>Rel-</w:t>
            </w:r>
            <w:r w:rsidR="00CC6715">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2C508F" w14:textId="0A94FDF1" w:rsidR="00E826CF" w:rsidRDefault="003263E9" w:rsidP="00513BC7">
            <w:pPr>
              <w:pStyle w:val="B1"/>
              <w:spacing w:before="120" w:after="0"/>
              <w:ind w:left="0" w:firstLine="0"/>
              <w:rPr>
                <w:rFonts w:ascii="Arial" w:hAnsi="Arial" w:cs="Arial"/>
              </w:rPr>
            </w:pPr>
            <w:r>
              <w:rPr>
                <w:rFonts w:ascii="Arial" w:hAnsi="Arial" w:cs="Arial"/>
              </w:rPr>
              <w:t xml:space="preserve">During event subscription, </w:t>
            </w:r>
            <w:r w:rsidR="00E036C1">
              <w:rPr>
                <w:rFonts w:ascii="Arial" w:hAnsi="Arial" w:cs="Arial"/>
              </w:rPr>
              <w:t xml:space="preserve">clause 4.15.1 indicates that if the immediate reporting flag is set in the subscription request, </w:t>
            </w:r>
            <w:r>
              <w:rPr>
                <w:rFonts w:ascii="Arial" w:hAnsi="Arial" w:cs="Arial"/>
              </w:rPr>
              <w:t>i</w:t>
            </w:r>
            <w:r w:rsidR="00F919B7">
              <w:rPr>
                <w:rFonts w:ascii="Arial" w:hAnsi="Arial" w:cs="Arial"/>
              </w:rPr>
              <w:t>t</w:t>
            </w:r>
            <w:r>
              <w:rPr>
                <w:rFonts w:ascii="Arial" w:hAnsi="Arial" w:cs="Arial"/>
              </w:rPr>
              <w:t xml:space="preserve"> </w:t>
            </w:r>
            <w:r w:rsidR="00B42B38">
              <w:rPr>
                <w:rFonts w:ascii="Arial" w:hAnsi="Arial" w:cs="Arial"/>
              </w:rPr>
              <w:t>is</w:t>
            </w:r>
            <w:r>
              <w:rPr>
                <w:rFonts w:ascii="Arial" w:hAnsi="Arial" w:cs="Arial"/>
              </w:rPr>
              <w:t xml:space="preserve"> possible for the </w:t>
            </w:r>
            <w:r w:rsidR="00E826CF">
              <w:rPr>
                <w:rFonts w:ascii="Arial" w:hAnsi="Arial" w:cs="Arial"/>
              </w:rPr>
              <w:t>event producer</w:t>
            </w:r>
            <w:r>
              <w:rPr>
                <w:rFonts w:ascii="Arial" w:hAnsi="Arial" w:cs="Arial"/>
              </w:rPr>
              <w:t xml:space="preserve"> NF to provide the </w:t>
            </w:r>
            <w:r w:rsidR="00B42B38">
              <w:rPr>
                <w:rFonts w:ascii="Arial" w:hAnsi="Arial" w:cs="Arial"/>
              </w:rPr>
              <w:t xml:space="preserve">first </w:t>
            </w:r>
            <w:r>
              <w:rPr>
                <w:rFonts w:ascii="Arial" w:hAnsi="Arial" w:cs="Arial"/>
              </w:rPr>
              <w:t>event report directly as part of the subscription response.</w:t>
            </w:r>
            <w:r w:rsidR="00F919B7">
              <w:rPr>
                <w:rFonts w:ascii="Arial" w:hAnsi="Arial" w:cs="Arial"/>
              </w:rPr>
              <w:t xml:space="preserve"> </w:t>
            </w:r>
            <w:r w:rsidR="00E826CF">
              <w:rPr>
                <w:rFonts w:ascii="Arial" w:hAnsi="Arial" w:cs="Arial"/>
              </w:rPr>
              <w:t xml:space="preserve">However, it’s not clearly reflected in the steps of the detailed flows under 4.15.3. </w:t>
            </w:r>
          </w:p>
          <w:p w14:paraId="708AA7DE" w14:textId="0BD6622B" w:rsidR="003263E9" w:rsidRPr="00F41226" w:rsidRDefault="00E826CF" w:rsidP="00513BC7">
            <w:pPr>
              <w:pStyle w:val="B1"/>
              <w:spacing w:before="120" w:after="0"/>
              <w:ind w:left="0" w:firstLine="0"/>
              <w:rPr>
                <w:rFonts w:ascii="Arial" w:hAnsi="Arial" w:cs="Arial"/>
              </w:rPr>
            </w:pPr>
            <w:r>
              <w:rPr>
                <w:rFonts w:ascii="Arial" w:hAnsi="Arial" w:cs="Arial"/>
              </w:rPr>
              <w:t xml:space="preserve">Furthermore, </w:t>
            </w:r>
            <w:r w:rsidR="00F919B7">
              <w:rPr>
                <w:rFonts w:ascii="Arial" w:hAnsi="Arial" w:cs="Arial"/>
              </w:rPr>
              <w:t xml:space="preserve">In the indirect event subscription and direct reporting case, the event consumer does not know how long it shall wait </w:t>
            </w:r>
            <w:r>
              <w:rPr>
                <w:rFonts w:ascii="Arial" w:hAnsi="Arial" w:cs="Arial"/>
              </w:rPr>
              <w:t xml:space="preserve">for the separate event notification </w:t>
            </w:r>
            <w:r w:rsidR="00F919B7">
              <w:rPr>
                <w:rFonts w:ascii="Arial" w:hAnsi="Arial" w:cs="Arial"/>
              </w:rPr>
              <w:t>after the subscription response</w:t>
            </w:r>
            <w:r>
              <w:rPr>
                <w:rFonts w:ascii="Arial" w:hAnsi="Arial" w:cs="Arial"/>
              </w:rPr>
              <w:t xml:space="preserve"> when the immediate reporting flag is set</w:t>
            </w:r>
            <w:r w:rsidR="00E26309">
              <w:rPr>
                <w:rFonts w:ascii="Arial" w:hAnsi="Arial" w:cs="Arial"/>
              </w:rPr>
              <w:t>,</w:t>
            </w:r>
            <w:r w:rsidR="00F919B7">
              <w:rPr>
                <w:rFonts w:ascii="Arial" w:hAnsi="Arial" w:cs="Arial"/>
              </w:rPr>
              <w:t xml:space="preserve"> if the </w:t>
            </w:r>
            <w:r w:rsidR="00E26309">
              <w:rPr>
                <w:rFonts w:ascii="Arial" w:hAnsi="Arial" w:cs="Arial"/>
              </w:rPr>
              <w:t xml:space="preserve">event info (e.g. current status) is not provided promptly.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D759E4" w14:textId="12E47ECA" w:rsidR="0004506A" w:rsidRDefault="00E26309" w:rsidP="00155D22">
            <w:pPr>
              <w:pStyle w:val="CRCoverPage"/>
              <w:spacing w:before="40" w:after="0"/>
            </w:pPr>
            <w:r>
              <w:t>Clarif</w:t>
            </w:r>
            <w:r w:rsidR="00B42B38">
              <w:t>ication</w:t>
            </w:r>
            <w:r>
              <w:t xml:space="preserve"> in the event subscription </w:t>
            </w:r>
            <w:r w:rsidR="00EF2297">
              <w:t xml:space="preserve">response </w:t>
            </w:r>
            <w:r>
              <w:t>step</w:t>
            </w:r>
            <w:r w:rsidR="00B42B38">
              <w:t>s</w:t>
            </w:r>
            <w:r>
              <w:t xml:space="preserve"> that immediate report/first report can be included </w:t>
            </w:r>
            <w:r w:rsidR="00B42B38">
              <w:t>and its handling</w:t>
            </w:r>
            <w:r w:rsidR="00EF2297">
              <w:t xml:space="preserve"> in clause 4.15.3.2.2 and 4.15.3.2.3.</w:t>
            </w:r>
          </w:p>
          <w:p w14:paraId="31C656EC" w14:textId="0BA254C5" w:rsidR="00E826CF" w:rsidRPr="0004506A" w:rsidRDefault="00E826CF" w:rsidP="00155D22">
            <w:pPr>
              <w:pStyle w:val="CRCoverPage"/>
              <w:spacing w:before="40" w:after="0"/>
              <w:rPr>
                <w:noProof/>
              </w:rPr>
            </w:pPr>
            <w:r>
              <w:t>Improve the description in clause 4.15.1.</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169421" w:rsidR="0004506A" w:rsidRDefault="003263E9" w:rsidP="0004506A">
            <w:pPr>
              <w:pStyle w:val="CRCoverPage"/>
              <w:spacing w:after="0"/>
              <w:rPr>
                <w:noProof/>
              </w:rPr>
            </w:pPr>
            <w:r>
              <w:rPr>
                <w:noProof/>
              </w:rPr>
              <w:t>Missin</w:t>
            </w:r>
            <w:r w:rsidR="00E26309">
              <w:rPr>
                <w:noProof/>
              </w:rPr>
              <w:t>g infromation and</w:t>
            </w:r>
            <w:r w:rsidR="00B42B38">
              <w:rPr>
                <w:noProof/>
              </w:rPr>
              <w:t xml:space="preserve"> ambiguity for</w:t>
            </w:r>
            <w:r w:rsidR="00E26309">
              <w:rPr>
                <w:noProof/>
              </w:rPr>
              <w:t xml:space="preserve"> </w:t>
            </w:r>
            <w:r w:rsidR="00B42B38">
              <w:rPr>
                <w:noProof/>
              </w:rPr>
              <w:t>stage 3 implementation</w:t>
            </w:r>
            <w:r w:rsidR="00E26309">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E0CF0B" w:rsidR="0004506A" w:rsidRDefault="00E144B6" w:rsidP="0004506A">
            <w:pPr>
              <w:pStyle w:val="CRCoverPage"/>
              <w:spacing w:after="0"/>
              <w:rPr>
                <w:noProof/>
              </w:rPr>
            </w:pPr>
            <w:r w:rsidRPr="00140E21">
              <w:rPr>
                <w:lang w:eastAsia="zh-CN"/>
              </w:rPr>
              <w:t xml:space="preserve"> </w:t>
            </w:r>
            <w:r w:rsidR="00CD082F" w:rsidRPr="00140E21">
              <w:t>4.</w:t>
            </w:r>
            <w:r w:rsidR="004B5191">
              <w:t>15.1</w:t>
            </w:r>
            <w:r w:rsidR="006A0FC3">
              <w:rPr>
                <w:lang w:eastAsia="zh-CN"/>
              </w:rPr>
              <w:t xml:space="preserve">, </w:t>
            </w:r>
            <w:r w:rsidR="00E26309">
              <w:t>4.15.3.2.2, 4.15.3.2.3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0F25C8" w14:textId="11F59F98" w:rsidR="00551371" w:rsidRDefault="00551371" w:rsidP="00551371">
      <w:pPr>
        <w:rPr>
          <w:color w:val="FF0000"/>
          <w:sz w:val="28"/>
          <w:szCs w:val="28"/>
        </w:rPr>
      </w:pPr>
      <w:r w:rsidRPr="00375C55">
        <w:rPr>
          <w:color w:val="FF0000"/>
          <w:sz w:val="28"/>
          <w:szCs w:val="28"/>
        </w:rPr>
        <w:lastRenderedPageBreak/>
        <w:t>****************** START CHANGE ***************</w:t>
      </w:r>
    </w:p>
    <w:p w14:paraId="0503420F" w14:textId="77777777" w:rsidR="00CC6715" w:rsidRPr="00140E21" w:rsidRDefault="00CC6715" w:rsidP="00CC6715">
      <w:pPr>
        <w:pStyle w:val="Heading3"/>
      </w:pPr>
      <w:bookmarkStart w:id="4" w:name="_Toc75407849"/>
      <w:bookmarkStart w:id="5" w:name="_Toc20204190"/>
      <w:bookmarkStart w:id="6" w:name="_Toc27894879"/>
      <w:bookmarkStart w:id="7" w:name="_Toc36191957"/>
      <w:bookmarkStart w:id="8" w:name="_Toc45193047"/>
      <w:bookmarkStart w:id="9" w:name="_Toc47592679"/>
      <w:bookmarkStart w:id="10" w:name="_Toc51834766"/>
      <w:bookmarkStart w:id="11" w:name="_Toc75411532"/>
      <w:r w:rsidRPr="00140E21">
        <w:t>4.15.1</w:t>
      </w:r>
      <w:r w:rsidRPr="00140E21">
        <w:tab/>
        <w:t>General</w:t>
      </w:r>
      <w:bookmarkEnd w:id="4"/>
    </w:p>
    <w:p w14:paraId="6909FF5B" w14:textId="77777777" w:rsidR="00CC6715" w:rsidRPr="00140E21" w:rsidRDefault="00CC6715" w:rsidP="00CC6715">
      <w:r w:rsidRPr="00140E21">
        <w:t>The network capability exposure comprises</w:t>
      </w:r>
    </w:p>
    <w:p w14:paraId="3F9631F5" w14:textId="77777777" w:rsidR="00CC6715" w:rsidRPr="00140E21" w:rsidRDefault="00CC6715" w:rsidP="00CC6715">
      <w:pPr>
        <w:pStyle w:val="B1"/>
      </w:pPr>
      <w:r w:rsidRPr="00140E21">
        <w:t>-</w:t>
      </w:r>
      <w:r w:rsidRPr="00140E21">
        <w:tab/>
        <w:t xml:space="preserve">Exposure of network events externally as well as internally towards core network </w:t>
      </w:r>
      <w:proofErr w:type="gramStart"/>
      <w:r w:rsidRPr="00140E21">
        <w:t>NFs;</w:t>
      </w:r>
      <w:proofErr w:type="gramEnd"/>
    </w:p>
    <w:p w14:paraId="00074D10" w14:textId="77777777" w:rsidR="00CC6715" w:rsidRPr="00140E21" w:rsidRDefault="00CC6715" w:rsidP="00CC6715">
      <w:pPr>
        <w:pStyle w:val="B1"/>
      </w:pPr>
      <w:r w:rsidRPr="00140E21">
        <w:t>-</w:t>
      </w:r>
      <w:r w:rsidRPr="00140E21">
        <w:tab/>
        <w:t xml:space="preserve">Exposure of provisioning capability towards external </w:t>
      </w:r>
      <w:proofErr w:type="gramStart"/>
      <w:r w:rsidRPr="00140E21">
        <w:t>functions;</w:t>
      </w:r>
      <w:proofErr w:type="gramEnd"/>
    </w:p>
    <w:p w14:paraId="3324161C" w14:textId="77777777" w:rsidR="00CC6715" w:rsidRPr="00140E21" w:rsidRDefault="00CC6715" w:rsidP="00CC6715">
      <w:pPr>
        <w:pStyle w:val="B1"/>
      </w:pPr>
      <w:r w:rsidRPr="00140E21">
        <w:t>-</w:t>
      </w:r>
      <w:r w:rsidRPr="00140E21">
        <w:tab/>
        <w:t xml:space="preserve">Exposure of policy and charging capabilities towards external </w:t>
      </w:r>
      <w:proofErr w:type="gramStart"/>
      <w:r w:rsidRPr="00140E21">
        <w:t>functions;</w:t>
      </w:r>
      <w:proofErr w:type="gramEnd"/>
    </w:p>
    <w:p w14:paraId="0A710BF7" w14:textId="77777777" w:rsidR="00CC6715" w:rsidRPr="00140E21" w:rsidRDefault="00CC6715" w:rsidP="00CC6715">
      <w:pPr>
        <w:pStyle w:val="B1"/>
      </w:pPr>
      <w:r w:rsidRPr="00140E21">
        <w:t>-</w:t>
      </w:r>
      <w:r w:rsidRPr="00140E21">
        <w:tab/>
        <w:t>Exposure of core network internal capabilities for analytics.</w:t>
      </w:r>
    </w:p>
    <w:p w14:paraId="2DE4B10A" w14:textId="77777777" w:rsidR="00CC6715" w:rsidRPr="00140E21" w:rsidRDefault="00CC6715" w:rsidP="00CC6715">
      <w:pPr>
        <w:pStyle w:val="B1"/>
      </w:pPr>
      <w:r w:rsidRPr="00140E21">
        <w:t>-</w:t>
      </w:r>
      <w:r w:rsidRPr="00140E21">
        <w:tab/>
        <w:t>Exposure of analytics to external party.</w:t>
      </w:r>
    </w:p>
    <w:p w14:paraId="396889DA" w14:textId="77777777" w:rsidR="00CC6715" w:rsidRPr="00140E21" w:rsidRDefault="00CC6715" w:rsidP="00CC6715">
      <w:pPr>
        <w:pStyle w:val="B1"/>
      </w:pPr>
      <w:r w:rsidRPr="00140E21">
        <w:t>-</w:t>
      </w:r>
      <w:r w:rsidRPr="00140E21">
        <w:tab/>
        <w:t>Retrieval of data from external party by NWDAF.</w:t>
      </w:r>
    </w:p>
    <w:p w14:paraId="7A7D3307" w14:textId="77777777" w:rsidR="00CC6715" w:rsidRPr="00140E21" w:rsidRDefault="00CC6715" w:rsidP="00CC6715">
      <w:r w:rsidRPr="00140E21">
        <w:t>When subscribing to event reporting the NF consumer(s) provide:</w:t>
      </w:r>
    </w:p>
    <w:p w14:paraId="301B94A5" w14:textId="77777777" w:rsidR="00CC6715" w:rsidRPr="00140E21" w:rsidRDefault="00CC6715" w:rsidP="00CC6715">
      <w:pPr>
        <w:pStyle w:val="B1"/>
      </w:pPr>
      <w:r w:rsidRPr="00140E21">
        <w:t>-</w:t>
      </w:r>
      <w:r w:rsidRPr="00140E21">
        <w:tab/>
        <w:t xml:space="preserve">One or multiple Event ID(s). An Event ID identifies the type of event being subscribed to (e.g. PDU Session </w:t>
      </w:r>
      <w:r>
        <w:t>R</w:t>
      </w:r>
      <w:r w:rsidRPr="00140E21">
        <w:t>elease, UE mobility out of an Area of Interest, etc.).</w:t>
      </w:r>
    </w:p>
    <w:p w14:paraId="2D225695" w14:textId="77777777" w:rsidR="00CC6715" w:rsidRPr="00140E21" w:rsidRDefault="00CC6715" w:rsidP="00CC6715">
      <w:pPr>
        <w:pStyle w:val="B1"/>
      </w:pPr>
      <w:r w:rsidRPr="00140E21">
        <w:t>-</w:t>
      </w:r>
      <w:r w:rsidRPr="00140E21">
        <w:tab/>
        <w:t xml:space="preserve">Event Filter Information: Provides Event Parameter Types and Event Parameter Value(s) to be matched against, in order to meet the condition for notifying the subscribed Event ID e.g. the Event Parameter Type could be "Area of interest" and Event Parameter Value list could be list of TAs; The Event Filter depends on the Event ID. The Event Filter Information is provided per Event ID(s) being subscribed </w:t>
      </w:r>
      <w:proofErr w:type="gramStart"/>
      <w:r w:rsidRPr="00140E21">
        <w:t>to:</w:t>
      </w:r>
      <w:proofErr w:type="gramEnd"/>
      <w:r w:rsidRPr="00140E21">
        <w:t xml:space="preserve"> within a subscription different Event ID(s) may be associated with different Event Filter Information.</w:t>
      </w:r>
    </w:p>
    <w:p w14:paraId="19606766" w14:textId="77777777" w:rsidR="00CC6715" w:rsidRPr="00140E21" w:rsidRDefault="00CC6715" w:rsidP="00CC6715">
      <w:pPr>
        <w:pStyle w:val="B1"/>
      </w:pPr>
      <w:r w:rsidRPr="00140E21">
        <w:t>-</w:t>
      </w:r>
      <w:r w:rsidRPr="00140E21">
        <w:tab/>
        <w:t>Event Reporting Information described in the Table 4.15.1-1 below. Within a subscription all Event ID(s) are associated with a unique Event Reporting Information.</w:t>
      </w:r>
    </w:p>
    <w:p w14:paraId="226B82A8" w14:textId="77777777" w:rsidR="00CC6715" w:rsidRPr="00140E21" w:rsidRDefault="00CC6715" w:rsidP="00CC6715">
      <w:pPr>
        <w:pStyle w:val="B1"/>
      </w:pPr>
      <w:r w:rsidRPr="00140E21">
        <w:t>-</w:t>
      </w:r>
      <w:r w:rsidRPr="00140E21">
        <w:tab/>
      </w:r>
      <w:r>
        <w:t>Target of Event Reporting</w:t>
      </w:r>
      <w:r w:rsidRPr="00140E21">
        <w:t>: this may indicate a specific UE or PDU Session, a group of UE(s) or any UE (i.e. all UEs), Within a subscription all Event ID (s) are associated with the same</w:t>
      </w:r>
      <w:r>
        <w:t xml:space="preserve"> Target of Event Reporting</w:t>
      </w:r>
      <w:r w:rsidRPr="00140E21">
        <w:t xml:space="preserve"> (possibly corresponding to multiple UE or multiple PDU Sessions).</w:t>
      </w:r>
    </w:p>
    <w:p w14:paraId="11802F44" w14:textId="77777777" w:rsidR="00CC6715" w:rsidRPr="00140E21" w:rsidRDefault="00CC6715" w:rsidP="00CC6715">
      <w:pPr>
        <w:pStyle w:val="B1"/>
      </w:pPr>
      <w:r w:rsidRPr="00140E21">
        <w:t>-</w:t>
      </w:r>
      <w:r w:rsidRPr="00140E21">
        <w:tab/>
        <w:t xml:space="preserve">A Notification Target Address (+ Notification Correlation ID) allowing the Event Receiving NF to correlate notifications received from the Event provider with this subscription. A subscription is associated with </w:t>
      </w:r>
      <w:proofErr w:type="gramStart"/>
      <w:r w:rsidRPr="00140E21">
        <w:t>an</w:t>
      </w:r>
      <w:proofErr w:type="gramEnd"/>
      <w:r w:rsidRPr="00140E21">
        <w:t xml:space="preserve"> unique Notification Target Address (+ Notification Correlation ID). In the case that the NF consumer subscribes to the NF producer on behalf of other NF, the NF consumer includes the Notification Target Address(+Notification Correlation ID) of other NF for the Event ID which is to be notified to other NF directly, and the Notification Target Address(+Notification Correlation ID) of itself for the Subscription change related event notification. Each Notification Target </w:t>
      </w:r>
      <w:proofErr w:type="gramStart"/>
      <w:r w:rsidRPr="00140E21">
        <w:t>Address(</w:t>
      </w:r>
      <w:proofErr w:type="gramEnd"/>
      <w:r w:rsidRPr="00140E21">
        <w:t>+ Notification Correlation ID) is associated with related (set of) Event ID(s).</w:t>
      </w:r>
    </w:p>
    <w:p w14:paraId="7DA1FB12" w14:textId="77777777" w:rsidR="00CC6715" w:rsidRPr="00140E21" w:rsidRDefault="00CC6715" w:rsidP="00CC6715">
      <w:pPr>
        <w:pStyle w:val="B1"/>
      </w:pPr>
      <w:r w:rsidRPr="00140E21">
        <w:t>-</w:t>
      </w:r>
      <w:r w:rsidRPr="00140E21">
        <w:tab/>
        <w:t xml:space="preserve">An Expiry time represents the time </w:t>
      </w:r>
      <w:proofErr w:type="spellStart"/>
      <w:r w:rsidRPr="00140E21">
        <w:t>upto</w:t>
      </w:r>
      <w:proofErr w:type="spellEnd"/>
      <w:r w:rsidRPr="00140E21">
        <w:t xml:space="preserve"> which the subscription is desired to be kept as active. The NF service consumer may suggest an Expiry time and provide to the NF service producer. Based on the operator's policy, the NF service producer decides whether the subscription can be expired. If the subscription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14:paraId="4A29EAA8" w14:textId="77777777" w:rsidR="00CC6715" w:rsidRPr="00140E21" w:rsidRDefault="00CC6715" w:rsidP="00CC6715">
      <w:r w:rsidRPr="00140E21">
        <w:t>When the subscription is accepted by the Event provider NF, the consumer NF receives from the event provider NF an identifier (Subscription Correlation ID) allowing to further manage (modify, delete) this subscription.</w:t>
      </w:r>
    </w:p>
    <w:p w14:paraId="451C1875" w14:textId="77777777" w:rsidR="00CC6715" w:rsidRPr="00140E21" w:rsidRDefault="00CC6715" w:rsidP="00CC6715">
      <w:pPr>
        <w:pStyle w:val="NO"/>
      </w:pPr>
      <w:r w:rsidRPr="00140E21">
        <w:t>NOTE 1:</w:t>
      </w:r>
      <w:r w:rsidRPr="00140E21">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14:paraId="61E309C8" w14:textId="77777777" w:rsidR="00CC6715" w:rsidRPr="00140E21" w:rsidRDefault="00CC6715" w:rsidP="00CC6715">
      <w:r w:rsidRPr="00140E21">
        <w:t>The consumer NF may use an operation dedicated to subscription modification to add or remove Event ID(s) to this subscription or to modify Event Filter Information.</w:t>
      </w:r>
    </w:p>
    <w:p w14:paraId="5DFB3038" w14:textId="77777777" w:rsidR="00CC6715" w:rsidRPr="00140E21" w:rsidRDefault="00CC6715" w:rsidP="00CC6715">
      <w:pPr>
        <w:rPr>
          <w:lang w:eastAsia="zh-CN"/>
        </w:rPr>
      </w:pPr>
      <w:r w:rsidRPr="00140E21">
        <w:lastRenderedPageBreak/>
        <w:t xml:space="preserve">Events are subscribed by the consumer NF(s) by providing Event Filters. </w:t>
      </w:r>
      <w:r w:rsidRPr="00140E21">
        <w:rPr>
          <w:lang w:eastAsia="zh-CN"/>
        </w:rPr>
        <w:t>The contents of the Event Reporting Information along with the presence requirement of each information element is described in Table 4.15.1-1.</w:t>
      </w:r>
    </w:p>
    <w:p w14:paraId="0875CA22" w14:textId="77777777" w:rsidR="00CC6715" w:rsidRPr="00140E21" w:rsidRDefault="00CC6715" w:rsidP="00CC6715">
      <w:pPr>
        <w:pStyle w:val="TH"/>
      </w:pPr>
      <w:r w:rsidRPr="00140E21">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4824"/>
        <w:gridCol w:w="1380"/>
      </w:tblGrid>
      <w:tr w:rsidR="00CC6715" w:rsidRPr="00140E21" w14:paraId="4F3638B4" w14:textId="77777777" w:rsidTr="00852B4A">
        <w:tc>
          <w:tcPr>
            <w:tcW w:w="3510" w:type="dxa"/>
          </w:tcPr>
          <w:p w14:paraId="29D84282" w14:textId="77777777" w:rsidR="00CC6715" w:rsidRPr="00140E21" w:rsidRDefault="00CC6715" w:rsidP="00852B4A">
            <w:pPr>
              <w:pStyle w:val="TAH"/>
            </w:pPr>
            <w:r w:rsidRPr="00140E21">
              <w:t>Event Reporting Information Parameter</w:t>
            </w:r>
          </w:p>
        </w:tc>
        <w:tc>
          <w:tcPr>
            <w:tcW w:w="4962" w:type="dxa"/>
          </w:tcPr>
          <w:p w14:paraId="687C4BFE" w14:textId="77777777" w:rsidR="00CC6715" w:rsidRPr="00140E21" w:rsidRDefault="00CC6715" w:rsidP="00852B4A">
            <w:pPr>
              <w:pStyle w:val="TAH"/>
            </w:pPr>
            <w:r w:rsidRPr="00140E21">
              <w:t>Description</w:t>
            </w:r>
          </w:p>
        </w:tc>
        <w:tc>
          <w:tcPr>
            <w:tcW w:w="1385" w:type="dxa"/>
          </w:tcPr>
          <w:p w14:paraId="037C3627" w14:textId="77777777" w:rsidR="00CC6715" w:rsidRPr="00140E21" w:rsidRDefault="00CC6715" w:rsidP="00852B4A">
            <w:pPr>
              <w:pStyle w:val="TAH"/>
            </w:pPr>
            <w:r w:rsidRPr="00140E21">
              <w:t>Presence requirement</w:t>
            </w:r>
          </w:p>
        </w:tc>
      </w:tr>
      <w:tr w:rsidR="00CC6715" w:rsidRPr="00140E21" w14:paraId="49BC8A50" w14:textId="77777777" w:rsidTr="00852B4A">
        <w:tc>
          <w:tcPr>
            <w:tcW w:w="3510" w:type="dxa"/>
          </w:tcPr>
          <w:p w14:paraId="6E2A369E" w14:textId="77777777" w:rsidR="00CC6715" w:rsidRPr="00140E21" w:rsidRDefault="00CC6715" w:rsidP="00852B4A">
            <w:pPr>
              <w:pStyle w:val="TAL"/>
            </w:pPr>
            <w:r w:rsidRPr="00140E21">
              <w:t>Event reporting mode</w:t>
            </w:r>
          </w:p>
        </w:tc>
        <w:tc>
          <w:tcPr>
            <w:tcW w:w="4962" w:type="dxa"/>
          </w:tcPr>
          <w:p w14:paraId="647E3472" w14:textId="77777777" w:rsidR="00CC6715" w:rsidRPr="00140E21" w:rsidRDefault="00CC6715" w:rsidP="00852B4A">
            <w:pPr>
              <w:pStyle w:val="TAL"/>
            </w:pPr>
            <w:r w:rsidRPr="00140E21">
              <w:t xml:space="preserve">Mode of reporting - </w:t>
            </w:r>
            <w:r>
              <w:t>e.g.</w:t>
            </w:r>
            <w:r w:rsidRPr="00140E21">
              <w:t xml:space="preserve"> reporting up to a maximum number of reports, periodic reporting along with periodicity, reporting up to a maximum duration</w:t>
            </w:r>
          </w:p>
        </w:tc>
        <w:tc>
          <w:tcPr>
            <w:tcW w:w="1385" w:type="dxa"/>
          </w:tcPr>
          <w:p w14:paraId="58AEECBA" w14:textId="77777777" w:rsidR="00CC6715" w:rsidRPr="00140E21" w:rsidRDefault="00CC6715" w:rsidP="00852B4A">
            <w:pPr>
              <w:pStyle w:val="TAL"/>
            </w:pPr>
            <w:r w:rsidRPr="00140E21">
              <w:t>mandatory</w:t>
            </w:r>
          </w:p>
        </w:tc>
      </w:tr>
      <w:tr w:rsidR="00CC6715" w:rsidRPr="00140E21" w14:paraId="1958205F" w14:textId="77777777" w:rsidTr="00852B4A">
        <w:tc>
          <w:tcPr>
            <w:tcW w:w="3510" w:type="dxa"/>
          </w:tcPr>
          <w:p w14:paraId="61130ABC" w14:textId="77777777" w:rsidR="00CC6715" w:rsidRPr="00140E21" w:rsidRDefault="00CC6715" w:rsidP="00852B4A">
            <w:pPr>
              <w:pStyle w:val="TAL"/>
            </w:pPr>
            <w:r w:rsidRPr="00140E21">
              <w:t>Maximum number of reports</w:t>
            </w:r>
          </w:p>
        </w:tc>
        <w:tc>
          <w:tcPr>
            <w:tcW w:w="4962" w:type="dxa"/>
          </w:tcPr>
          <w:p w14:paraId="328FA8D0" w14:textId="77777777" w:rsidR="00CC6715" w:rsidRPr="00140E21" w:rsidRDefault="00CC6715" w:rsidP="00852B4A">
            <w:pPr>
              <w:pStyle w:val="TAL"/>
            </w:pPr>
            <w:r w:rsidRPr="00140E21">
              <w:t>Maximum number of reports after which the event subscription ceases to exist</w:t>
            </w:r>
          </w:p>
        </w:tc>
        <w:tc>
          <w:tcPr>
            <w:tcW w:w="1385" w:type="dxa"/>
          </w:tcPr>
          <w:p w14:paraId="4C4BF739" w14:textId="77777777" w:rsidR="00CC6715" w:rsidRPr="00140E21" w:rsidRDefault="00CC6715" w:rsidP="00852B4A">
            <w:pPr>
              <w:pStyle w:val="TAL"/>
            </w:pPr>
            <w:r w:rsidRPr="00140E21">
              <w:t>(see NOTE</w:t>
            </w:r>
            <w:r w:rsidRPr="00140E21">
              <w:rPr>
                <w:lang w:eastAsia="zh-CN"/>
              </w:rPr>
              <w:t> 2</w:t>
            </w:r>
            <w:r w:rsidRPr="00140E21">
              <w:t>)</w:t>
            </w:r>
          </w:p>
        </w:tc>
      </w:tr>
      <w:tr w:rsidR="00CC6715" w:rsidRPr="00140E21" w14:paraId="6660A50D" w14:textId="77777777" w:rsidTr="00852B4A">
        <w:tc>
          <w:tcPr>
            <w:tcW w:w="3510" w:type="dxa"/>
          </w:tcPr>
          <w:p w14:paraId="64DEAE1B" w14:textId="77777777" w:rsidR="00CC6715" w:rsidRPr="00140E21" w:rsidRDefault="00CC6715" w:rsidP="00852B4A">
            <w:pPr>
              <w:pStyle w:val="TAL"/>
            </w:pPr>
            <w:r w:rsidRPr="00140E21">
              <w:t>Maximum duration of reporting</w:t>
            </w:r>
          </w:p>
        </w:tc>
        <w:tc>
          <w:tcPr>
            <w:tcW w:w="4962" w:type="dxa"/>
          </w:tcPr>
          <w:p w14:paraId="4DCA3A98" w14:textId="77777777" w:rsidR="00CC6715" w:rsidRPr="00140E21" w:rsidRDefault="00CC6715" w:rsidP="00852B4A">
            <w:pPr>
              <w:pStyle w:val="TAL"/>
            </w:pPr>
            <w:r w:rsidRPr="00140E21">
              <w:t>Maximum duration after which the event subscription ceases to exist</w:t>
            </w:r>
          </w:p>
        </w:tc>
        <w:tc>
          <w:tcPr>
            <w:tcW w:w="1385" w:type="dxa"/>
          </w:tcPr>
          <w:p w14:paraId="6236AB90" w14:textId="77777777" w:rsidR="00CC6715" w:rsidRPr="00140E21" w:rsidRDefault="00CC6715" w:rsidP="00852B4A">
            <w:pPr>
              <w:pStyle w:val="TAL"/>
            </w:pPr>
            <w:r w:rsidRPr="00140E21">
              <w:t>(see NOTE</w:t>
            </w:r>
            <w:r w:rsidRPr="00140E21">
              <w:rPr>
                <w:lang w:eastAsia="zh-CN"/>
              </w:rPr>
              <w:t> 2</w:t>
            </w:r>
            <w:r w:rsidRPr="00140E21">
              <w:t>)</w:t>
            </w:r>
          </w:p>
        </w:tc>
      </w:tr>
      <w:tr w:rsidR="00CC6715" w:rsidRPr="00140E21" w14:paraId="30BE9B53" w14:textId="77777777" w:rsidTr="00852B4A">
        <w:tc>
          <w:tcPr>
            <w:tcW w:w="3510" w:type="dxa"/>
          </w:tcPr>
          <w:p w14:paraId="24A8D996" w14:textId="77777777" w:rsidR="00CC6715" w:rsidRPr="00140E21" w:rsidRDefault="00CC6715" w:rsidP="00852B4A">
            <w:pPr>
              <w:pStyle w:val="TAL"/>
            </w:pPr>
            <w:r w:rsidRPr="00140E21">
              <w:t>Immediate reporting flag</w:t>
            </w:r>
          </w:p>
        </w:tc>
        <w:tc>
          <w:tcPr>
            <w:tcW w:w="4962" w:type="dxa"/>
          </w:tcPr>
          <w:p w14:paraId="7CB01E9D" w14:textId="77777777" w:rsidR="00CC6715" w:rsidRPr="00140E21" w:rsidRDefault="00CC6715" w:rsidP="00852B4A">
            <w:pPr>
              <w:pStyle w:val="TAL"/>
            </w:pPr>
            <w:r w:rsidRPr="00140E21">
              <w:t xml:space="preserve">The Event provider NF notifies the </w:t>
            </w:r>
            <w:proofErr w:type="gramStart"/>
            <w:r w:rsidRPr="00140E21">
              <w:t>current status</w:t>
            </w:r>
            <w:proofErr w:type="gramEnd"/>
            <w:r w:rsidRPr="00140E21">
              <w:t xml:space="preserve"> of the subscribed event, if available, immediately to the consumer NF.</w:t>
            </w:r>
          </w:p>
        </w:tc>
        <w:tc>
          <w:tcPr>
            <w:tcW w:w="1385" w:type="dxa"/>
          </w:tcPr>
          <w:p w14:paraId="0B93660C" w14:textId="77777777" w:rsidR="00CC6715" w:rsidRPr="00140E21" w:rsidRDefault="00CC6715" w:rsidP="00852B4A">
            <w:pPr>
              <w:pStyle w:val="TAL"/>
            </w:pPr>
          </w:p>
        </w:tc>
      </w:tr>
      <w:tr w:rsidR="00CC6715" w:rsidRPr="00140E21" w14:paraId="13497749" w14:textId="77777777" w:rsidTr="00852B4A">
        <w:tc>
          <w:tcPr>
            <w:tcW w:w="3510" w:type="dxa"/>
          </w:tcPr>
          <w:p w14:paraId="1B598523" w14:textId="77777777" w:rsidR="00CC6715" w:rsidRPr="00140E21" w:rsidRDefault="00CC6715" w:rsidP="00852B4A">
            <w:pPr>
              <w:pStyle w:val="TAL"/>
            </w:pPr>
            <w:r w:rsidRPr="00140E21">
              <w:t>Sampling ratio</w:t>
            </w:r>
          </w:p>
        </w:tc>
        <w:tc>
          <w:tcPr>
            <w:tcW w:w="4962" w:type="dxa"/>
          </w:tcPr>
          <w:p w14:paraId="54555C37" w14:textId="77777777" w:rsidR="00CC6715" w:rsidRPr="00140E21" w:rsidRDefault="00CC6715" w:rsidP="00852B4A">
            <w:pPr>
              <w:pStyle w:val="TAL"/>
            </w:pPr>
            <w:r w:rsidRPr="00140E21">
              <w:t>Percentage of sampling (1</w:t>
            </w:r>
            <w:proofErr w:type="gramStart"/>
            <w:r w:rsidRPr="00140E21">
              <w:t>%..</w:t>
            </w:r>
            <w:proofErr w:type="gramEnd"/>
            <w:r w:rsidRPr="00140E21">
              <w:t>100%) among impacted UEs.</w:t>
            </w:r>
          </w:p>
        </w:tc>
        <w:tc>
          <w:tcPr>
            <w:tcW w:w="1385" w:type="dxa"/>
          </w:tcPr>
          <w:p w14:paraId="69BF9547" w14:textId="77777777" w:rsidR="00CC6715" w:rsidRPr="00140E21" w:rsidRDefault="00CC6715" w:rsidP="00852B4A">
            <w:pPr>
              <w:pStyle w:val="TAL"/>
            </w:pPr>
            <w:r w:rsidRPr="00140E21">
              <w:t>optional</w:t>
            </w:r>
          </w:p>
          <w:p w14:paraId="75CEA2D3" w14:textId="77777777" w:rsidR="00CC6715" w:rsidRPr="00140E21" w:rsidRDefault="00CC6715" w:rsidP="00852B4A">
            <w:pPr>
              <w:pStyle w:val="TAL"/>
            </w:pPr>
            <w:r w:rsidRPr="00140E21">
              <w:t>(see NOTE 3)</w:t>
            </w:r>
          </w:p>
        </w:tc>
      </w:tr>
      <w:tr w:rsidR="00CC6715" w:rsidRPr="00140E21" w14:paraId="7B370C25" w14:textId="77777777" w:rsidTr="00852B4A">
        <w:tc>
          <w:tcPr>
            <w:tcW w:w="3510" w:type="dxa"/>
          </w:tcPr>
          <w:p w14:paraId="0471DE1A" w14:textId="77777777" w:rsidR="00CC6715" w:rsidRPr="00140E21" w:rsidRDefault="00CC6715" w:rsidP="00852B4A">
            <w:pPr>
              <w:pStyle w:val="TAL"/>
            </w:pPr>
            <w:r w:rsidRPr="00140E21">
              <w:t>Group Reporting Guard Time</w:t>
            </w:r>
          </w:p>
        </w:tc>
        <w:tc>
          <w:tcPr>
            <w:tcW w:w="4962" w:type="dxa"/>
          </w:tcPr>
          <w:p w14:paraId="1F622FDD" w14:textId="77777777" w:rsidR="00CC6715" w:rsidRPr="00140E21" w:rsidRDefault="00CC6715" w:rsidP="00852B4A">
            <w:pPr>
              <w:pStyle w:val="TAL"/>
            </w:pPr>
            <w:r w:rsidRPr="00140E21">
              <w:t>Parameter for group-based monitoring configuration to indicate the time for which the Monitoring Event Reporting(s)</w:t>
            </w:r>
            <w:r>
              <w:t xml:space="preserve"> related with</w:t>
            </w:r>
            <w:r w:rsidRPr="00140E21">
              <w:t xml:space="preserve"> the UEs in a group can be aggregated before sending them to the consumer NF.</w:t>
            </w:r>
          </w:p>
        </w:tc>
        <w:tc>
          <w:tcPr>
            <w:tcW w:w="1385" w:type="dxa"/>
          </w:tcPr>
          <w:p w14:paraId="14D2EF67" w14:textId="77777777" w:rsidR="00CC6715" w:rsidRPr="00140E21" w:rsidRDefault="00CC6715" w:rsidP="00852B4A">
            <w:pPr>
              <w:pStyle w:val="TAL"/>
            </w:pPr>
            <w:r w:rsidRPr="00140E21">
              <w:t>optional</w:t>
            </w:r>
          </w:p>
        </w:tc>
      </w:tr>
      <w:tr w:rsidR="00CC6715" w:rsidRPr="00140E21" w14:paraId="69A5DD2A" w14:textId="77777777" w:rsidTr="00852B4A">
        <w:tc>
          <w:tcPr>
            <w:tcW w:w="9857" w:type="dxa"/>
            <w:gridSpan w:val="3"/>
          </w:tcPr>
          <w:p w14:paraId="09D9DD75" w14:textId="77777777" w:rsidR="00CC6715" w:rsidRPr="00140E21" w:rsidRDefault="00CC6715" w:rsidP="00852B4A">
            <w:pPr>
              <w:pStyle w:val="TAN"/>
            </w:pPr>
            <w:r w:rsidRPr="00140E21">
              <w:t>NOTE 2:</w:t>
            </w:r>
            <w:r w:rsidRPr="00140E21">
              <w:tab/>
              <w:t>The requester shall include 2) Maximum number of reports or 3) Maximum duration of reporting, or both, depending on 1) Event reporting mode.</w:t>
            </w:r>
          </w:p>
          <w:p w14:paraId="06118848" w14:textId="77777777" w:rsidR="00CC6715" w:rsidRPr="00140E21" w:rsidRDefault="00CC6715" w:rsidP="00852B4A">
            <w:pPr>
              <w:pStyle w:val="TAN"/>
            </w:pPr>
            <w:r w:rsidRPr="00140E21">
              <w:t>NOTE 3:</w:t>
            </w:r>
            <w:r w:rsidRPr="00140E21">
              <w:tab/>
              <w:t>Parameter only applicable to certain event IDs reporting metrics (e.g. Number of UEs present in a geographical area) used and used e.g. by the NWDAF for data collection.</w:t>
            </w:r>
          </w:p>
        </w:tc>
      </w:tr>
    </w:tbl>
    <w:p w14:paraId="1B227824" w14:textId="77777777" w:rsidR="00CC6715" w:rsidRPr="00140E21" w:rsidRDefault="00CC6715" w:rsidP="00CC6715">
      <w:pPr>
        <w:pStyle w:val="FP"/>
      </w:pPr>
    </w:p>
    <w:p w14:paraId="1467B56D" w14:textId="77777777" w:rsidR="00CC6715" w:rsidRPr="00140E21" w:rsidRDefault="00CC6715" w:rsidP="00CC6715">
      <w:pPr>
        <w:pStyle w:val="NO"/>
      </w:pPr>
      <w:r w:rsidRPr="00140E21">
        <w:t>NOTE 4:</w:t>
      </w:r>
      <w:r w:rsidRPr="00140E21">
        <w:tab/>
        <w:t>Explicit unsubscribe by the NF consumer is still possible.</w:t>
      </w:r>
    </w:p>
    <w:p w14:paraId="69A7E0D9" w14:textId="77777777" w:rsidR="00CC6715" w:rsidRPr="00140E21" w:rsidRDefault="00CC6715" w:rsidP="00CC6715">
      <w:r w:rsidRPr="00140E21">
        <w:t>Maximum number of reports is applicable to the subscription to one UE or a group of UE(s). When the subscription is applied to a group of UE(s), the</w:t>
      </w:r>
      <w:r>
        <w:t xml:space="preserve"> initial value of the</w:t>
      </w:r>
      <w:r w:rsidRPr="00140E21">
        <w:t xml:space="preserve"> parameter is applied to each individual member UE. The count of number of reports is per</w:t>
      </w:r>
      <w:r>
        <w:t xml:space="preserve"> UE and per</w:t>
      </w:r>
      <w:r w:rsidRPr="00140E21">
        <w:t xml:space="preserve"> Event Type granularity</w:t>
      </w:r>
      <w:r>
        <w:t xml:space="preserve"> also for group member UE</w:t>
      </w:r>
      <w:r w:rsidRPr="00140E21">
        <w:t>.</w:t>
      </w:r>
    </w:p>
    <w:p w14:paraId="6869E542" w14:textId="77777777" w:rsidR="00CC6715" w:rsidRPr="00140E21" w:rsidRDefault="00CC6715" w:rsidP="00CC6715">
      <w:r w:rsidRPr="00140E21">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14:paraId="418CFB8E" w14:textId="77777777" w:rsidR="00CC6715" w:rsidRPr="00140E21" w:rsidRDefault="00CC6715" w:rsidP="00CC6715">
      <w:r w:rsidRPr="00140E21">
        <w:t xml:space="preserve">If for a given subscription Maximum duration of reporting </w:t>
      </w:r>
      <w:r>
        <w:t xml:space="preserve">is </w:t>
      </w:r>
      <w:proofErr w:type="gramStart"/>
      <w:r w:rsidRPr="00140E21">
        <w:t>included</w:t>
      </w:r>
      <w:proofErr w:type="gramEnd"/>
      <w:r w:rsidRPr="00140E21">
        <w:t xml:space="preserve"> then the subscription is</w:t>
      </w:r>
      <w:r>
        <w:t xml:space="preserve"> cancelled locally in the NF</w:t>
      </w:r>
      <w:r w:rsidRPr="00140E21">
        <w:t xml:space="preserve"> as soon as</w:t>
      </w:r>
      <w:r>
        <w:t xml:space="preserve"> Maximum duration of reporting is reached. If the Maximum number of reports is reached for a given subscription, the NEF cancels the subscription in the affected NFs. If both Maximum Number of reports and Maximum duration of reporting are </w:t>
      </w:r>
      <w:proofErr w:type="gramStart"/>
      <w:r>
        <w:t>included</w:t>
      </w:r>
      <w:proofErr w:type="gramEnd"/>
      <w:r>
        <w:t xml:space="preserve"> then the subscription expires or is cancelled as soon as</w:t>
      </w:r>
      <w:r w:rsidRPr="00140E21">
        <w:t xml:space="preserve"> one of the conditions is met.</w:t>
      </w:r>
    </w:p>
    <w:p w14:paraId="589B439C" w14:textId="77777777" w:rsidR="00CC6715" w:rsidRPr="00140E21" w:rsidRDefault="00CC6715" w:rsidP="00CC6715">
      <w:r w:rsidRPr="00140E21">
        <w:t>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w:t>
      </w:r>
      <w:r>
        <w:t xml:space="preserve"> longer</w:t>
      </w:r>
      <w:r w:rsidRPr="00140E21">
        <w:t xml:space="preserve"> managed by the event provider NF. A UE newly managed by the NF may become selected.</w:t>
      </w:r>
    </w:p>
    <w:p w14:paraId="577DAD62" w14:textId="77777777" w:rsidR="00CC6715" w:rsidRPr="00140E21" w:rsidRDefault="00CC6715" w:rsidP="00CC6715">
      <w:r w:rsidRPr="00140E21">
        <w:t>Group Reporting Guard Time is an optional parameter for group-based monitoring configuration to indicate the time for which the Monitoring Event Reporting(s)</w:t>
      </w:r>
      <w:r>
        <w:t xml:space="preserve"> related with</w:t>
      </w:r>
      <w:r w:rsidRPr="00140E21">
        <w:t xml:space="preserve">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14:paraId="0B717028" w14:textId="77777777" w:rsidR="00CC6715" w:rsidRPr="00140E21" w:rsidRDefault="00CC6715" w:rsidP="00CC6715">
      <w:r w:rsidRPr="00140E21">
        <w:t>Table 4.15.1-1 indicates the presence requirements for the Event Reporting Information.</w:t>
      </w:r>
    </w:p>
    <w:p w14:paraId="19E8630F" w14:textId="77777777" w:rsidR="00CC6715" w:rsidRPr="00140E21" w:rsidRDefault="00CC6715" w:rsidP="00CC6715">
      <w:r w:rsidRPr="00140E21">
        <w:t>Corresponding notifications contain at least the Notification Correlation ID together with the Event ID and the individual target (e.g. UE or PDU Session ID) associated with the notification.</w:t>
      </w:r>
    </w:p>
    <w:p w14:paraId="032CF698" w14:textId="77777777" w:rsidR="00CC6715" w:rsidRPr="00140E21" w:rsidRDefault="00CC6715" w:rsidP="00CC6715">
      <w:r w:rsidRPr="00140E21">
        <w:t xml:space="preserve">If the NF service consumer decides to terminate the event subscription, it unsubscribes the event subscription by sending </w:t>
      </w:r>
      <w:proofErr w:type="spellStart"/>
      <w:r w:rsidRPr="00140E21">
        <w:t>unsubscription</w:t>
      </w:r>
      <w:proofErr w:type="spellEnd"/>
      <w:r w:rsidRPr="00140E21">
        <w:t xml:space="preserve"> request to the event provider NF. After receiving </w:t>
      </w:r>
      <w:proofErr w:type="spellStart"/>
      <w:r w:rsidRPr="00140E21">
        <w:t>unsubscription</w:t>
      </w:r>
      <w:proofErr w:type="spellEnd"/>
      <w:r w:rsidRPr="00140E21">
        <w:t xml:space="preserve"> request from the NF service consumer, the event provider NF terminates the event subscription.</w:t>
      </w:r>
    </w:p>
    <w:p w14:paraId="6EFCC4E9" w14:textId="77777777" w:rsidR="00CC6715" w:rsidRPr="00140E21" w:rsidRDefault="00CC6715" w:rsidP="00CC6715">
      <w:r w:rsidRPr="00140E21">
        <w:lastRenderedPageBreak/>
        <w:t>The following clauses describe the external exposure of network capabilities and core network internal event and capability exposure.</w:t>
      </w:r>
    </w:p>
    <w:p w14:paraId="721B187A" w14:textId="50DA2069" w:rsidR="00CC6715" w:rsidRPr="00140E21" w:rsidRDefault="00CC6715" w:rsidP="00CC6715">
      <w:r w:rsidRPr="00140E21">
        <w:t xml:space="preserve">When the immediate reporting flag is set, the first corresponding event report is included in the </w:t>
      </w:r>
      <w:ins w:id="12" w:author="Ericsson_QC" w:date="2021-08-01T10:29:00Z">
        <w:r w:rsidR="00F919B7">
          <w:t xml:space="preserve">subscription </w:t>
        </w:r>
      </w:ins>
      <w:ins w:id="13" w:author="Ericsson_QC" w:date="2021-08-03T09:48:00Z">
        <w:r w:rsidR="00C108B1">
          <w:t>response</w:t>
        </w:r>
      </w:ins>
      <w:del w:id="14" w:author="Ericsson_QC" w:date="2021-08-01T10:29:00Z">
        <w:r w:rsidRPr="00140E21" w:rsidDel="00F919B7">
          <w:delText>output</w:delText>
        </w:r>
      </w:del>
      <w:r w:rsidRPr="00140E21">
        <w:t xml:space="preserve"> message, if corresponding information is available at the reception of the subscription request of the event.</w:t>
      </w:r>
    </w:p>
    <w:p w14:paraId="1486FE94" w14:textId="77777777" w:rsidR="00CC6715" w:rsidRPr="00140E21" w:rsidRDefault="00CC6715" w:rsidP="00CC6715">
      <w:r>
        <w:t xml:space="preserve">During Monitoring Event Subscription as in clause 4.15.3, Parameter Provisioning as in clause 4.15.6, NIDD configuration as in clause 4.25.3 and Enhanced Coverage Restriction Control as in clause 4.27.1, the </w:t>
      </w:r>
      <w:r w:rsidRPr="00140E21">
        <w:t>optional parameter MTC Provider Information is a reference parameter that may be provided by AF or determined by NEF based on which AF it communicates with. The MTC Provider Information identifies the MTC Service Provider and/or MTC Application.</w:t>
      </w:r>
    </w:p>
    <w:p w14:paraId="19E129CB" w14:textId="77777777" w:rsidR="00CC6715" w:rsidRPr="00140E21" w:rsidRDefault="00CC6715" w:rsidP="00CC6715">
      <w:pPr>
        <w:pStyle w:val="NO"/>
      </w:pPr>
      <w:r w:rsidRPr="00140E21">
        <w:t>NOTE 5:</w:t>
      </w:r>
      <w:r w:rsidRPr="00140E21">
        <w:tab/>
        <w:t>The MTC Provider Information can be used by Service Providers for, e.g. to distinguish their different customers.</w:t>
      </w:r>
    </w:p>
    <w:p w14:paraId="6E0D02CC" w14:textId="77777777" w:rsidR="00CC6715" w:rsidRDefault="00CC6715" w:rsidP="00CC6715">
      <w:pPr>
        <w:pStyle w:val="NO"/>
      </w:pPr>
      <w:r>
        <w:t>NOTE 6:</w:t>
      </w:r>
      <w:r>
        <w:tab/>
        <w:t>The MTC Provider Information is an optional parameter. The NEF can validate the provided MTC Provider Information and override it to a NEF selected MTC Provider Information based on configuration. How the NEF determines the MTC Provider Information, if not present, is left to implementation (e.g. based on the requesting AF).</w:t>
      </w:r>
    </w:p>
    <w:bookmarkEnd w:id="5"/>
    <w:bookmarkEnd w:id="6"/>
    <w:bookmarkEnd w:id="7"/>
    <w:bookmarkEnd w:id="8"/>
    <w:bookmarkEnd w:id="9"/>
    <w:bookmarkEnd w:id="10"/>
    <w:bookmarkEnd w:id="11"/>
    <w:p w14:paraId="050759DD" w14:textId="77777777" w:rsidR="00F919B7" w:rsidRDefault="00F919B7" w:rsidP="007606E4">
      <w:pPr>
        <w:rPr>
          <w:color w:val="FF0000"/>
          <w:sz w:val="28"/>
          <w:szCs w:val="28"/>
        </w:rPr>
      </w:pPr>
    </w:p>
    <w:p w14:paraId="7EEED022" w14:textId="060F2318" w:rsidR="004B5191" w:rsidRDefault="004B5191" w:rsidP="004B5191">
      <w:pPr>
        <w:rPr>
          <w:color w:val="FF0000"/>
          <w:sz w:val="28"/>
          <w:szCs w:val="28"/>
        </w:rPr>
      </w:pPr>
      <w:bookmarkStart w:id="15" w:name="_Toc20204197"/>
      <w:bookmarkStart w:id="16" w:name="_Toc27894886"/>
      <w:bookmarkStart w:id="17" w:name="_Toc36191964"/>
      <w:bookmarkStart w:id="18" w:name="_Toc45193054"/>
      <w:bookmarkStart w:id="19" w:name="_Toc47592686"/>
      <w:bookmarkStart w:id="20" w:name="_Toc51834773"/>
      <w:bookmarkStart w:id="21" w:name="_Toc75411539"/>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0EC1B3CC" w14:textId="77777777" w:rsidR="00CC6715" w:rsidRPr="00140E21" w:rsidRDefault="00CC6715" w:rsidP="00CC6715">
      <w:pPr>
        <w:pStyle w:val="Heading5"/>
      </w:pPr>
      <w:bookmarkStart w:id="22" w:name="_Toc75407856"/>
      <w:r w:rsidRPr="00140E21">
        <w:t>4.15.3.2.2</w:t>
      </w:r>
      <w:r w:rsidRPr="00140E21">
        <w:tab/>
        <w:t>UDM service operations information flow</w:t>
      </w:r>
      <w:bookmarkEnd w:id="22"/>
    </w:p>
    <w:p w14:paraId="381B49E3" w14:textId="77777777" w:rsidR="00CC6715" w:rsidRPr="00140E21" w:rsidRDefault="00CC6715" w:rsidP="00CC6715">
      <w:pPr>
        <w:rPr>
          <w:lang w:eastAsia="zh-CN"/>
        </w:rPr>
      </w:pPr>
      <w:r w:rsidRPr="00140E21">
        <w:rPr>
          <w:lang w:eastAsia="zh-CN"/>
        </w:rPr>
        <w:t xml:space="preserve">The procedure is used by the NEF to subscribe to notifications and to explicitly cancel a previous subscription. Cancelling is done by sending </w:t>
      </w:r>
      <w:proofErr w:type="spellStart"/>
      <w:r w:rsidRPr="00140E21">
        <w:rPr>
          <w:lang w:eastAsia="zh-CN"/>
        </w:rPr>
        <w:t>Nudm_EventExposure_Unsubscribe</w:t>
      </w:r>
      <w:proofErr w:type="spellEnd"/>
      <w:r w:rsidRPr="00140E21">
        <w:rPr>
          <w:lang w:eastAsia="zh-CN"/>
        </w:rPr>
        <w:t xml:space="preserve"> request identifying the subscription to cancel. The notification steps 4 and 5 are not applicable in cancellation case.</w:t>
      </w:r>
    </w:p>
    <w:p w14:paraId="09EE6CD3" w14:textId="77777777" w:rsidR="00CC6715" w:rsidRPr="00140E21" w:rsidRDefault="00CC6715" w:rsidP="00CC6715">
      <w:pPr>
        <w:pStyle w:val="TH"/>
      </w:pPr>
      <w:r w:rsidRPr="00140E21">
        <w:rPr>
          <w:lang w:eastAsia="zh-CN"/>
        </w:rPr>
        <w:object w:dxaOrig="7631" w:dyaOrig="5890" w14:anchorId="6B7BFD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6pt;height:294.6pt" o:ole="">
            <v:imagedata r:id="rId18" o:title=""/>
          </v:shape>
          <o:OLEObject Type="Embed" ProgID="Visio.Drawing.15" ShapeID="_x0000_i1025" DrawAspect="Content" ObjectID="_1690815798" r:id="rId19"/>
        </w:object>
      </w:r>
    </w:p>
    <w:p w14:paraId="1AD18896" w14:textId="77777777" w:rsidR="00CC6715" w:rsidRPr="00140E21" w:rsidRDefault="00CC6715" w:rsidP="00CC6715">
      <w:pPr>
        <w:pStyle w:val="TF"/>
      </w:pPr>
      <w:r w:rsidRPr="00140E21">
        <w:t xml:space="preserve">Figure 4.15.3.2.2-1: </w:t>
      </w:r>
      <w:proofErr w:type="spellStart"/>
      <w:r w:rsidRPr="00140E21">
        <w:rPr>
          <w:lang w:eastAsia="zh-CN"/>
        </w:rPr>
        <w:t>Nudm_EventExposure_Subscribe</w:t>
      </w:r>
      <w:proofErr w:type="spellEnd"/>
      <w:r w:rsidRPr="00140E21">
        <w:rPr>
          <w:lang w:eastAsia="zh-CN"/>
        </w:rPr>
        <w:t xml:space="preserve">, Unsubscribe and Notify </w:t>
      </w:r>
      <w:r w:rsidRPr="00140E21">
        <w:t>operations</w:t>
      </w:r>
    </w:p>
    <w:p w14:paraId="7371A33A" w14:textId="77777777" w:rsidR="00CC6715" w:rsidRPr="00140E21" w:rsidRDefault="00CC6715" w:rsidP="00CC6715">
      <w:pPr>
        <w:pStyle w:val="B1"/>
        <w:rPr>
          <w:lang w:eastAsia="zh-CN"/>
        </w:rPr>
      </w:pPr>
      <w:r w:rsidRPr="00140E21">
        <w:t>1.</w:t>
      </w:r>
      <w:r w:rsidRPr="00140E21">
        <w:tab/>
      </w:r>
      <w:r w:rsidRPr="00140E21">
        <w:rPr>
          <w:lang w:eastAsia="zh-CN"/>
        </w:rPr>
        <w:t>The NEF subscribes to one or several monitoring events</w:t>
      </w:r>
      <w:r w:rsidRPr="00140E21" w:rsidDel="00BA2651">
        <w:rPr>
          <w:lang w:eastAsia="zh-CN"/>
        </w:rPr>
        <w:t xml:space="preserve"> </w:t>
      </w:r>
      <w:r w:rsidRPr="00140E21">
        <w:rPr>
          <w:lang w:eastAsia="zh-CN"/>
        </w:rPr>
        <w:t xml:space="preserve">by sending </w:t>
      </w:r>
      <w:proofErr w:type="spellStart"/>
      <w:r w:rsidRPr="00140E21">
        <w:rPr>
          <w:lang w:eastAsia="zh-CN"/>
        </w:rPr>
        <w:t>Nudm_EventExposure_Subscribe</w:t>
      </w:r>
      <w:proofErr w:type="spellEnd"/>
      <w:r w:rsidRPr="00140E21">
        <w:rPr>
          <w:lang w:eastAsia="zh-CN"/>
        </w:rPr>
        <w:t xml:space="preserve"> request. The NEF subscribes to one or several Event(s) (identified by Event ID) and provides the associated notification endpoint of the NEF.</w:t>
      </w:r>
    </w:p>
    <w:p w14:paraId="698FE5DF" w14:textId="77777777" w:rsidR="00CC6715" w:rsidRPr="00140E21" w:rsidRDefault="00CC6715" w:rsidP="00CC6715">
      <w:pPr>
        <w:pStyle w:val="B1"/>
        <w:rPr>
          <w:lang w:eastAsia="zh-CN"/>
        </w:rPr>
      </w:pPr>
      <w:r w:rsidRPr="00140E21">
        <w:rPr>
          <w:lang w:eastAsia="zh-CN"/>
        </w:rPr>
        <w:lastRenderedPageBreak/>
        <w:tab/>
        <w:t>Event Reporting Information defines the type of reporting requested. If the reporting event subscription is authorized by the UDM, the UDM records the association of the event trigger and the requester identity.</w:t>
      </w:r>
    </w:p>
    <w:p w14:paraId="50729B50" w14:textId="77777777" w:rsidR="00CC6715" w:rsidRPr="00140E21" w:rsidRDefault="00CC6715" w:rsidP="00CC6715">
      <w:pPr>
        <w:pStyle w:val="B1"/>
        <w:rPr>
          <w:lang w:eastAsia="zh-CN"/>
        </w:rPr>
      </w:pPr>
      <w:r w:rsidRPr="00140E21">
        <w:rPr>
          <w:lang w:eastAsia="zh-CN"/>
        </w:rPr>
        <w:tab/>
        <w:t>The subscription may include Maximum number of reports and/or Maximum duration of reporting IE</w:t>
      </w:r>
      <w:r>
        <w:rPr>
          <w:lang w:eastAsia="zh-CN"/>
        </w:rPr>
        <w:t xml:space="preserve"> and optionally MTC Provider Information</w:t>
      </w:r>
      <w:r w:rsidRPr="00140E21">
        <w:rPr>
          <w:lang w:eastAsia="zh-CN"/>
        </w:rPr>
        <w:t>.</w:t>
      </w:r>
    </w:p>
    <w:p w14:paraId="57BD3D34" w14:textId="77777777" w:rsidR="00CC6715" w:rsidRPr="00140E21" w:rsidRDefault="00CC6715" w:rsidP="00CC6715">
      <w:pPr>
        <w:pStyle w:val="B1"/>
        <w:rPr>
          <w:lang w:eastAsia="zh-CN"/>
        </w:rPr>
      </w:pPr>
      <w:r w:rsidRPr="00140E21">
        <w:rPr>
          <w:lang w:eastAsia="zh-CN"/>
        </w:rPr>
        <w:t>2a.</w:t>
      </w:r>
      <w:r w:rsidRPr="00140E21">
        <w:rPr>
          <w:lang w:eastAsia="zh-CN"/>
        </w:rPr>
        <w:tab/>
        <w:t xml:space="preserve">[Conditional] Some events (e.g. loss of connectivity), require that UDM sends </w:t>
      </w:r>
      <w:proofErr w:type="spellStart"/>
      <w:r w:rsidRPr="00140E21">
        <w:rPr>
          <w:lang w:eastAsia="zh-CN"/>
        </w:rPr>
        <w:t>Namf_EventExposure_Subscribe</w:t>
      </w:r>
      <w:proofErr w:type="spellEnd"/>
      <w:r w:rsidRPr="00140E21">
        <w:rPr>
          <w:lang w:eastAsia="zh-CN"/>
        </w:rPr>
        <w:t xml:space="preserve"> request to the AMF serving that UE. As the UDM itself is not the Event Receiving NF, the UDM shall additionally provide the notification endpoint of itself besides the notification endpoint of NEF. Each notification endpoint is associated with the related (set of) Event ID(s). This is to assure the UDM can receive the notification of subscription change related event.</w:t>
      </w:r>
    </w:p>
    <w:p w14:paraId="11E1D85F" w14:textId="77777777" w:rsidR="00CC6715" w:rsidRPr="00140E21" w:rsidRDefault="00CC6715" w:rsidP="00CC6715">
      <w:pPr>
        <w:pStyle w:val="B1"/>
        <w:rPr>
          <w:lang w:eastAsia="zh-CN"/>
        </w:rPr>
      </w:pPr>
      <w:r w:rsidRPr="00140E21">
        <w:rPr>
          <w:lang w:eastAsia="zh-CN"/>
        </w:rPr>
        <w:tab/>
        <w:t xml:space="preserve">The UDM sends the </w:t>
      </w:r>
      <w:proofErr w:type="spellStart"/>
      <w:r w:rsidRPr="00140E21">
        <w:rPr>
          <w:lang w:eastAsia="zh-CN"/>
        </w:rPr>
        <w:t>Namf_EventExposure_Subscribe</w:t>
      </w:r>
      <w:proofErr w:type="spellEnd"/>
      <w:r w:rsidRPr="00140E21">
        <w:rPr>
          <w:lang w:eastAsia="zh-CN"/>
        </w:rPr>
        <w:t xml:space="preserve"> request to all serving AMF(s) (if subscription applies to a UE or a group of UE(s)), or to all the AMF(s) in the same PLMN as UDM (if subscription applies to any UE).</w:t>
      </w:r>
      <w:r>
        <w:rPr>
          <w:lang w:eastAsia="zh-CN"/>
        </w:rPr>
        <w:t xml:space="preserve"> The UDM stores the subscription even if the target UE or group member UE is not registered at the time of subscription.</w:t>
      </w:r>
    </w:p>
    <w:p w14:paraId="20367E3E" w14:textId="77777777" w:rsidR="00CC6715" w:rsidRPr="00140E21" w:rsidRDefault="00CC6715" w:rsidP="00CC6715">
      <w:pPr>
        <w:pStyle w:val="NO"/>
        <w:rPr>
          <w:lang w:eastAsia="zh-CN"/>
        </w:rPr>
      </w:pPr>
      <w:r>
        <w:rPr>
          <w:lang w:eastAsia="zh-CN"/>
        </w:rPr>
        <w:t>NOTE 1:</w:t>
      </w:r>
      <w:r>
        <w:rPr>
          <w:lang w:eastAsia="zh-CN"/>
        </w:rPr>
        <w:tab/>
        <w:t>If the single target UE or group member UE , registers later on with an AMF which does not have event subscription or group event subscription(s) for that UE or UE group, then the UDM creates subscriptions to those event(s) with the AMF during the Registration procedure as specified in clause 4.2.2.2.2.</w:t>
      </w:r>
    </w:p>
    <w:p w14:paraId="6595E02C" w14:textId="77777777" w:rsidR="00CC6715" w:rsidRPr="00140E21" w:rsidRDefault="00CC6715" w:rsidP="00CC6715">
      <w:pPr>
        <w:pStyle w:val="B1"/>
      </w:pPr>
      <w:r w:rsidRPr="00140E21">
        <w:tab/>
        <w:t>If the subscription applies to a group of UE(s), the UDM shall include the same notification endpoint of itself, i.e. Notification Target Address (+ Notification Correlation Id), in the subscriptions to all UE's serving AMF(s).</w:t>
      </w:r>
    </w:p>
    <w:p w14:paraId="41C5D50C" w14:textId="77777777" w:rsidR="00CC6715" w:rsidRPr="00140E21" w:rsidRDefault="00CC6715" w:rsidP="00CC6715">
      <w:pPr>
        <w:pStyle w:val="NO"/>
        <w:rPr>
          <w:lang w:eastAsia="zh-CN"/>
        </w:rPr>
      </w:pPr>
      <w:r w:rsidRPr="00140E21">
        <w:t>NOTE</w:t>
      </w:r>
      <w:r>
        <w:t> 2</w:t>
      </w:r>
      <w:r w:rsidRPr="00140E21">
        <w:t>:</w:t>
      </w:r>
      <w:r w:rsidRPr="00140E21">
        <w:tab/>
        <w:t>The same notification endpoint of UDM is to help the AMF identify whether the subscription for the requested group event is same or not when a new group member UE is registered.</w:t>
      </w:r>
    </w:p>
    <w:p w14:paraId="5D8AF7C3" w14:textId="77777777" w:rsidR="00CC6715" w:rsidRPr="00140E21" w:rsidRDefault="00CC6715" w:rsidP="00CC6715">
      <w:pPr>
        <w:pStyle w:val="B1"/>
        <w:rPr>
          <w:lang w:eastAsia="zh-CN"/>
        </w:rPr>
      </w:pPr>
      <w:r w:rsidRPr="00140E21">
        <w:rPr>
          <w:lang w:eastAsia="zh-CN"/>
        </w:rPr>
        <w:t>2b.</w:t>
      </w:r>
      <w:r w:rsidRPr="00140E21">
        <w:rPr>
          <w:lang w:eastAsia="zh-CN"/>
        </w:rPr>
        <w:tab/>
        <w:t xml:space="preserve">[Conditional] AMF acknowledges the execution of </w:t>
      </w:r>
      <w:proofErr w:type="spellStart"/>
      <w:r w:rsidRPr="00140E21">
        <w:rPr>
          <w:lang w:eastAsia="zh-CN"/>
        </w:rPr>
        <w:t>Namf_EventExposure_Subscribe</w:t>
      </w:r>
      <w:proofErr w:type="spellEnd"/>
      <w:r w:rsidRPr="00140E21">
        <w:rPr>
          <w:lang w:eastAsia="zh-CN"/>
        </w:rPr>
        <w:t>.</w:t>
      </w:r>
    </w:p>
    <w:p w14:paraId="374FDBD7" w14:textId="77777777" w:rsidR="00CC6715" w:rsidRPr="00140E21" w:rsidRDefault="00CC6715" w:rsidP="00CC6715">
      <w:pPr>
        <w:pStyle w:val="B1"/>
        <w:rPr>
          <w:lang w:eastAsia="zh-CN"/>
        </w:rPr>
      </w:pPr>
      <w:r w:rsidRPr="00140E21">
        <w:rPr>
          <w:lang w:eastAsia="zh-CN"/>
        </w:rPr>
        <w:t>3.</w:t>
      </w:r>
      <w:r w:rsidRPr="00140E21">
        <w:rPr>
          <w:lang w:eastAsia="zh-CN"/>
        </w:rPr>
        <w:tab/>
        <w:t xml:space="preserve">UDM acknowledges the execution of </w:t>
      </w:r>
      <w:proofErr w:type="spellStart"/>
      <w:r w:rsidRPr="00140E21">
        <w:rPr>
          <w:lang w:eastAsia="zh-CN"/>
        </w:rPr>
        <w:t>Nudm_EventExposure_Subscribe</w:t>
      </w:r>
      <w:proofErr w:type="spellEnd"/>
      <w:r w:rsidRPr="00140E21">
        <w:rPr>
          <w:lang w:eastAsia="zh-CN"/>
        </w:rPr>
        <w:t>.</w:t>
      </w:r>
    </w:p>
    <w:p w14:paraId="0DB1A572" w14:textId="22994098" w:rsidR="00CC6715" w:rsidRPr="00140E21" w:rsidRDefault="00CC6715" w:rsidP="00CC6715">
      <w:pPr>
        <w:pStyle w:val="B1"/>
        <w:rPr>
          <w:lang w:eastAsia="zh-CN"/>
        </w:rPr>
      </w:pPr>
      <w:r w:rsidRPr="00140E21">
        <w:rPr>
          <w:lang w:eastAsia="zh-CN"/>
        </w:rPr>
        <w:tab/>
        <w:t>If the subscription is applicable to a group of UE(s) and the Maximum number of reports is included in the Event Report information in step 1, the Number of UEs</w:t>
      </w:r>
      <w:r>
        <w:rPr>
          <w:lang w:eastAsia="zh-CN"/>
        </w:rPr>
        <w:t xml:space="preserve"> (including all group member UEs irrespective of their registration state)</w:t>
      </w:r>
      <w:r w:rsidRPr="00140E21">
        <w:rPr>
          <w:lang w:eastAsia="zh-CN"/>
        </w:rPr>
        <w:t xml:space="preserve"> within this group is included in the acknowledgement.</w:t>
      </w:r>
      <w:r w:rsidR="00F919B7">
        <w:rPr>
          <w:lang w:eastAsia="zh-CN"/>
        </w:rPr>
        <w:t xml:space="preserve"> </w:t>
      </w:r>
      <w:ins w:id="23" w:author="Ericsson_QC" w:date="2021-08-01T10:32:00Z">
        <w:r w:rsidR="00F919B7">
          <w:rPr>
            <w:lang w:eastAsia="zh-CN"/>
          </w:rPr>
          <w:t>If AMF provides the first event report in step 2b, the UDM includes the event reporting in the acknowledgement.</w:t>
        </w:r>
      </w:ins>
    </w:p>
    <w:p w14:paraId="7324ADD3" w14:textId="77777777" w:rsidR="00CC6715" w:rsidRPr="00140E21" w:rsidRDefault="00CC6715" w:rsidP="00CC6715">
      <w:pPr>
        <w:pStyle w:val="B1"/>
        <w:rPr>
          <w:lang w:eastAsia="zh-CN"/>
        </w:rPr>
      </w:pPr>
      <w:r w:rsidRPr="00140E21">
        <w:rPr>
          <w:lang w:eastAsia="zh-CN"/>
        </w:rPr>
        <w:t>4a - 4b.</w:t>
      </w:r>
      <w:r w:rsidRPr="00140E21">
        <w:rPr>
          <w:lang w:eastAsia="zh-CN"/>
        </w:rPr>
        <w:tab/>
        <w:t xml:space="preserve">[Conditional - depending on the Event] The UDM detects the monitored event occurs and sends the event report, by means of </w:t>
      </w:r>
      <w:proofErr w:type="spellStart"/>
      <w:r w:rsidRPr="00140E21">
        <w:rPr>
          <w:lang w:eastAsia="zh-CN"/>
        </w:rPr>
        <w:t>Nudm_EventExposure_Notify</w:t>
      </w:r>
      <w:proofErr w:type="spellEnd"/>
      <w:r w:rsidRPr="00140E21">
        <w:rPr>
          <w:lang w:eastAsia="zh-CN"/>
        </w:rPr>
        <w:t xml:space="preserve"> message, to the associated notification endpoint of the NEF, along with the time stamp.</w:t>
      </w:r>
      <w:r w:rsidRPr="00140E21">
        <w:t xml:space="preserve"> NEF may store the information in the UDR along with the time stamp using either </w:t>
      </w:r>
      <w:proofErr w:type="spellStart"/>
      <w:r w:rsidRPr="00140E21">
        <w:t>Nudr_DM_Create</w:t>
      </w:r>
      <w:proofErr w:type="spellEnd"/>
      <w:r w:rsidRPr="00140E21">
        <w:t xml:space="preserve"> or </w:t>
      </w:r>
      <w:proofErr w:type="spellStart"/>
      <w:r w:rsidRPr="00140E21">
        <w:t>Nudr_DM_Update</w:t>
      </w:r>
      <w:proofErr w:type="spellEnd"/>
      <w:r w:rsidRPr="00140E21">
        <w:t xml:space="preserve"> service operation as appropriate</w:t>
      </w:r>
      <w:r w:rsidRPr="00140E21">
        <w:rPr>
          <w:lang w:eastAsia="zh-CN"/>
        </w:rPr>
        <w:t>.</w:t>
      </w:r>
    </w:p>
    <w:p w14:paraId="612D6652" w14:textId="77777777" w:rsidR="00CC6715" w:rsidRPr="00140E21" w:rsidRDefault="00CC6715" w:rsidP="00CC6715">
      <w:pPr>
        <w:pStyle w:val="B1"/>
        <w:rPr>
          <w:lang w:eastAsia="zh-CN"/>
        </w:rPr>
      </w:pPr>
      <w:r w:rsidRPr="00140E21">
        <w:rPr>
          <w:lang w:eastAsia="zh-CN"/>
        </w:rPr>
        <w:t>4c - 4d.</w:t>
      </w:r>
      <w:r w:rsidRPr="00140E21">
        <w:rPr>
          <w:lang w:eastAsia="zh-CN"/>
        </w:rPr>
        <w:tab/>
        <w:t xml:space="preserve">[Conditional - </w:t>
      </w:r>
      <w:r w:rsidRPr="00140E21">
        <w:t>depending on the Event</w:t>
      </w:r>
      <w:r w:rsidRPr="00140E21">
        <w:rPr>
          <w:lang w:eastAsia="zh-CN"/>
        </w:rPr>
        <w:t xml:space="preserve">] The AMF detects the monitored event occurs and sends the event report, by means of </w:t>
      </w:r>
      <w:proofErr w:type="spellStart"/>
      <w:r w:rsidRPr="00140E21">
        <w:rPr>
          <w:lang w:eastAsia="zh-CN"/>
        </w:rPr>
        <w:t>Namf_EventExposure_Notify</w:t>
      </w:r>
      <w:proofErr w:type="spellEnd"/>
      <w:r w:rsidRPr="00140E21">
        <w:rPr>
          <w:lang w:eastAsia="zh-CN"/>
        </w:rPr>
        <w:t xml:space="preserve"> message, to the associated notification endpoint of the NEF, along with the time stamp.</w:t>
      </w:r>
      <w:r w:rsidRPr="00140E21">
        <w:t xml:space="preserve"> NEF may store the information in the UDR along with the time stamp using either </w:t>
      </w:r>
      <w:proofErr w:type="spellStart"/>
      <w:r w:rsidRPr="00140E21">
        <w:t>Nudr_DM_Create</w:t>
      </w:r>
      <w:proofErr w:type="spellEnd"/>
      <w:r w:rsidRPr="00140E21">
        <w:t xml:space="preserve"> or </w:t>
      </w:r>
      <w:proofErr w:type="spellStart"/>
      <w:r w:rsidRPr="00140E21">
        <w:t>Nudr_DM_Update</w:t>
      </w:r>
      <w:proofErr w:type="spellEnd"/>
      <w:r w:rsidRPr="00140E21">
        <w:t xml:space="preserve"> service operation as appropriate</w:t>
      </w:r>
      <w:r w:rsidRPr="00140E21">
        <w:rPr>
          <w:lang w:eastAsia="zh-CN"/>
        </w:rPr>
        <w:t>.</w:t>
      </w:r>
    </w:p>
    <w:p w14:paraId="25BB3C92" w14:textId="77777777" w:rsidR="00CC6715" w:rsidRPr="00140E21" w:rsidRDefault="00CC6715" w:rsidP="00CC6715">
      <w:pPr>
        <w:pStyle w:val="B1"/>
      </w:pPr>
      <w:r w:rsidRPr="00140E21">
        <w:tab/>
        <w:t>If the AMF has a maximum number of reports stored for the UE, the AMF shall decrease its value by one for the reported event.</w:t>
      </w:r>
    </w:p>
    <w:p w14:paraId="1B0F6C48" w14:textId="77777777" w:rsidR="00CC6715" w:rsidRPr="00140E21" w:rsidRDefault="00CC6715" w:rsidP="00CC6715">
      <w:pPr>
        <w:pStyle w:val="B1"/>
      </w:pPr>
      <w:r w:rsidRPr="00140E21">
        <w:tab/>
        <w:t>For both step 4a and step 4c, when the maximum number of reports is reached and if the subscription is applied to a UE, The NEF unsubscribes the monitoring event(s) to the UDM and the UDM unsubscribes the monitoring event(s) to AMF serving that UE.</w:t>
      </w:r>
    </w:p>
    <w:p w14:paraId="39B9C552" w14:textId="77777777" w:rsidR="00CC6715" w:rsidRPr="00140E21" w:rsidRDefault="00CC6715" w:rsidP="00CC6715">
      <w:pPr>
        <w:pStyle w:val="B1"/>
      </w:pPr>
      <w:r w:rsidRPr="00140E21">
        <w:tab/>
        <w:t>For both step 4a and step 4c, when the maximum number of reports is reached for an individual group member UE, the NEF uses the Number of UEs received in step 3</w:t>
      </w:r>
      <w:r>
        <w:t xml:space="preserve"> and the Maximum number of reports</w:t>
      </w:r>
      <w:r w:rsidRPr="00140E21">
        <w:t xml:space="preserve"> to determine if reporting for the group is complete. If the NEF determines that reporting for the group is complete, the NEF unsubscribes the monitoring event(s) to the UDM and the UDM unsubscribes the monitoring event(s) to all AMF(s) serving the UEs belonging to that group.</w:t>
      </w:r>
    </w:p>
    <w:p w14:paraId="26D3B95A" w14:textId="77777777" w:rsidR="00CC6715" w:rsidRDefault="00CC6715" w:rsidP="00CC6715">
      <w:pPr>
        <w:pStyle w:val="NO"/>
      </w:pPr>
      <w:r>
        <w:t>NOTE 3:</w:t>
      </w:r>
      <w:r>
        <w:tab/>
        <w:t>If an expiry time as specified in clause 6.2.6.2.6 of TS 29.518 [18] is not included in the event subscription, then the life time of the event subscription needs to be controlled by other means as there is no time based cancellation at all even if any group member UEs fail to register.</w:t>
      </w:r>
    </w:p>
    <w:p w14:paraId="237A6E04" w14:textId="77777777" w:rsidR="00CC6715" w:rsidRPr="00140E21" w:rsidRDefault="00CC6715" w:rsidP="00CC6715">
      <w:pPr>
        <w:pStyle w:val="B1"/>
      </w:pPr>
      <w:r w:rsidRPr="00140E21">
        <w:tab/>
        <w:t>When the Maximum duration of reporting expires in the NEF, the UDM and the AMF, then each of these nodes shall locally unsubscribe the monitoring event.</w:t>
      </w:r>
    </w:p>
    <w:p w14:paraId="2ADB4B66" w14:textId="77777777" w:rsidR="00CC6715" w:rsidRPr="00140E21" w:rsidRDefault="00CC6715" w:rsidP="00CC6715">
      <w:pPr>
        <w:pStyle w:val="B1"/>
      </w:pPr>
      <w:r w:rsidRPr="00140E21">
        <w:lastRenderedPageBreak/>
        <w:t>5.</w:t>
      </w:r>
      <w:r w:rsidRPr="00140E21">
        <w:tab/>
        <w:t xml:space="preserve">[Conditional - depending on the Event] The AMF detects the subscription change related event occurs, e.g. Subscription Correlation ID change due to AMF reallocation or addition of new Subscription Correlation ID due to a new group UE registered, it sends the event report by means of </w:t>
      </w:r>
      <w:proofErr w:type="spellStart"/>
      <w:r w:rsidRPr="00140E21">
        <w:t>Namf_EventExposure_Notify</w:t>
      </w:r>
      <w:proofErr w:type="spellEnd"/>
      <w:r w:rsidRPr="00140E21">
        <w:t xml:space="preserve"> message to the associated notification endpoint of the UDM.</w:t>
      </w:r>
    </w:p>
    <w:p w14:paraId="4468AE2D" w14:textId="77777777" w:rsidR="004B5191" w:rsidRDefault="004B5191" w:rsidP="00C21D0E">
      <w:pPr>
        <w:pStyle w:val="Heading5"/>
      </w:pPr>
    </w:p>
    <w:p w14:paraId="693CE7CF" w14:textId="77777777" w:rsidR="004B5191" w:rsidRDefault="004B5191" w:rsidP="004B5191">
      <w:pPr>
        <w:rPr>
          <w:color w:val="FF0000"/>
          <w:sz w:val="28"/>
          <w:szCs w:val="28"/>
        </w:rPr>
      </w:pPr>
      <w:bookmarkStart w:id="24" w:name="_Toc20204198"/>
      <w:bookmarkStart w:id="25" w:name="_Toc27894887"/>
      <w:bookmarkStart w:id="26" w:name="_Toc36191965"/>
      <w:bookmarkStart w:id="27" w:name="_Toc45193055"/>
      <w:bookmarkStart w:id="28" w:name="_Toc47592687"/>
      <w:bookmarkStart w:id="29" w:name="_Toc51834774"/>
      <w:bookmarkStart w:id="30" w:name="_Toc75411540"/>
      <w:bookmarkEnd w:id="15"/>
      <w:bookmarkEnd w:id="16"/>
      <w:bookmarkEnd w:id="17"/>
      <w:bookmarkEnd w:id="18"/>
      <w:bookmarkEnd w:id="19"/>
      <w:bookmarkEnd w:id="20"/>
      <w:bookmarkEnd w:id="21"/>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37ADB927" w14:textId="77777777" w:rsidR="00CC6715" w:rsidRPr="00140E21" w:rsidRDefault="00CC6715" w:rsidP="00CC6715">
      <w:pPr>
        <w:pStyle w:val="Heading5"/>
      </w:pPr>
      <w:bookmarkStart w:id="31" w:name="_Toc75407857"/>
      <w:r w:rsidRPr="00140E21">
        <w:t>4.15.3.2.3</w:t>
      </w:r>
      <w:r w:rsidRPr="00140E21">
        <w:tab/>
        <w:t>NEF service operations information flow</w:t>
      </w:r>
      <w:bookmarkEnd w:id="31"/>
    </w:p>
    <w:p w14:paraId="1EA4CC56" w14:textId="77777777" w:rsidR="00CC6715" w:rsidRPr="00140E21" w:rsidRDefault="00CC6715" w:rsidP="00CC6715">
      <w:pPr>
        <w:rPr>
          <w:lang w:eastAsia="zh-CN"/>
        </w:rPr>
      </w:pPr>
      <w:r w:rsidRPr="00140E21">
        <w:rPr>
          <w:lang w:eastAsia="zh-CN"/>
        </w:rPr>
        <w:t xml:space="preserve">The procedure is used by the AF to subscribe to notifications and to explicitly cancel a previous subscription. Cancelling is done by sending </w:t>
      </w:r>
      <w:proofErr w:type="spellStart"/>
      <w:r w:rsidRPr="00140E21">
        <w:rPr>
          <w:lang w:eastAsia="zh-CN"/>
        </w:rPr>
        <w:t>Nnef_EventExposure_Unsubscribe</w:t>
      </w:r>
      <w:proofErr w:type="spellEnd"/>
      <w:r w:rsidRPr="00140E21">
        <w:rPr>
          <w:lang w:eastAsia="zh-CN"/>
        </w:rPr>
        <w:t xml:space="preserve"> request identifying the subscription to cancel with Subscription Correlation ID. The notification steps 6 to 8 are not applicable in cancellation case.</w:t>
      </w:r>
    </w:p>
    <w:bookmarkStart w:id="32" w:name="_MON_1690815658"/>
    <w:bookmarkEnd w:id="32"/>
    <w:p w14:paraId="333FB771" w14:textId="71E74B4D" w:rsidR="00CC6715" w:rsidRDefault="00CC6715" w:rsidP="00CC6715">
      <w:pPr>
        <w:pStyle w:val="TH"/>
        <w:rPr>
          <w:ins w:id="33" w:author="Ericsson_QC_#146" w:date="2021-08-18T18:01:00Z"/>
        </w:rPr>
      </w:pPr>
      <w:del w:id="34" w:author="Ericsson_QC_#146" w:date="2021-08-18T18:01:00Z">
        <w:r w:rsidDel="00C8714D">
          <w:object w:dxaOrig="9518" w:dyaOrig="8410" w14:anchorId="6B6C600D">
            <v:shape id="_x0000_i1032" type="#_x0000_t75" style="width:475.2pt;height:420pt" o:ole="">
              <v:imagedata r:id="rId20" o:title=""/>
            </v:shape>
            <o:OLEObject Type="Embed" ProgID="Word.Picture.8" ShapeID="_x0000_i1032" DrawAspect="Content" ObjectID="_1690815799" r:id="rId21"/>
          </w:object>
        </w:r>
      </w:del>
    </w:p>
    <w:p w14:paraId="57F153B0" w14:textId="110C6A83" w:rsidR="00C8714D" w:rsidRDefault="00C8714D" w:rsidP="00CC6715">
      <w:pPr>
        <w:pStyle w:val="TH"/>
      </w:pPr>
      <w:ins w:id="35" w:author="Ericsson_QC_#146" w:date="2021-08-18T18:01:00Z">
        <w:r>
          <w:object w:dxaOrig="9548" w:dyaOrig="8424" w14:anchorId="60245E01">
            <v:shape id="_x0000_i1038" type="#_x0000_t75" style="width:477pt;height:420.6pt" o:ole="">
              <v:imagedata r:id="rId22" o:title=""/>
            </v:shape>
            <o:OLEObject Type="Embed" ProgID="Word.Picture.8" ShapeID="_x0000_i1038" DrawAspect="Content" ObjectID="_1690815800" r:id="rId23"/>
          </w:object>
        </w:r>
      </w:ins>
    </w:p>
    <w:p w14:paraId="2E6D265F" w14:textId="77777777" w:rsidR="00CC6715" w:rsidRPr="00140E21" w:rsidRDefault="00CC6715" w:rsidP="00CC6715">
      <w:pPr>
        <w:pStyle w:val="TF"/>
      </w:pPr>
      <w:r w:rsidRPr="00140E21">
        <w:t xml:space="preserve">Figure 4.15.3.2.3-1: </w:t>
      </w:r>
      <w:proofErr w:type="spellStart"/>
      <w:r w:rsidRPr="00140E21">
        <w:t>Nnef_EventExposure_Subscribe</w:t>
      </w:r>
      <w:proofErr w:type="spellEnd"/>
      <w:r w:rsidRPr="00140E21">
        <w:t>, Unsubscribe and Notify operations</w:t>
      </w:r>
    </w:p>
    <w:p w14:paraId="2C65C675" w14:textId="77777777" w:rsidR="00CC6715" w:rsidRPr="00140E21" w:rsidRDefault="00CC6715" w:rsidP="00CC6715">
      <w:pPr>
        <w:pStyle w:val="B1"/>
      </w:pPr>
      <w:r w:rsidRPr="00140E21">
        <w:t>1.</w:t>
      </w:r>
      <w:r w:rsidRPr="00140E21">
        <w:tab/>
        <w:t xml:space="preserve">The AF subscribes to one or several Event(s) (identified by Event ID) and provides the associated notification endpoint of the AF by sending </w:t>
      </w:r>
      <w:proofErr w:type="spellStart"/>
      <w:r w:rsidRPr="00140E21">
        <w:t>Nnef_EventExposure_Subscribe</w:t>
      </w:r>
      <w:proofErr w:type="spellEnd"/>
      <w:r w:rsidRPr="00140E21">
        <w:t xml:space="preserve"> request.</w:t>
      </w:r>
    </w:p>
    <w:p w14:paraId="577B35F8" w14:textId="77777777" w:rsidR="00CC6715" w:rsidRPr="00140E21" w:rsidRDefault="00CC6715" w:rsidP="00CC6715">
      <w:pPr>
        <w:pStyle w:val="B1"/>
      </w:pPr>
      <w:r w:rsidRPr="00140E21">
        <w:tab/>
        <w:t>Event Reporting Information defines the type of reporting requested (</w:t>
      </w:r>
      <w:proofErr w:type="gramStart"/>
      <w:r w:rsidRPr="00140E21">
        <w:t>e.g.</w:t>
      </w:r>
      <w:proofErr w:type="gramEnd"/>
      <w:r w:rsidRPr="00140E21">
        <w:t xml:space="preserve"> one-time reporting, periodic reporting or event based reporting, for Monitoring Events). If the reporting event subscription is authorized by the NEF, the NEF records the association of the event trigger and the requester identity. The subscription may also include Maximum number of reports and/or Maximum duration of reporting IE</w:t>
      </w:r>
      <w:r>
        <w:t xml:space="preserve"> and optionally MTC Provider Information</w:t>
      </w:r>
      <w:r w:rsidRPr="00140E21">
        <w:t>.</w:t>
      </w:r>
    </w:p>
    <w:p w14:paraId="2CD23F2A" w14:textId="77777777" w:rsidR="00CC6715" w:rsidRPr="00140E21" w:rsidRDefault="00CC6715" w:rsidP="00CC6715">
      <w:pPr>
        <w:pStyle w:val="B1"/>
      </w:pPr>
      <w:r w:rsidRPr="00140E21">
        <w:t>2.</w:t>
      </w:r>
      <w:r w:rsidRPr="00140E21">
        <w:tab/>
        <w:t xml:space="preserve">[Conditional - depending on authorization in step 1] The NEF subscribes to received Event(s) (identified by Event ID) and provides the associated notification endpoint of the NEF to UDM by sending </w:t>
      </w:r>
      <w:proofErr w:type="spellStart"/>
      <w:r w:rsidRPr="00140E21">
        <w:t>Nudm_EventExposure_Subscribe</w:t>
      </w:r>
      <w:proofErr w:type="spellEnd"/>
      <w:r w:rsidRPr="00140E21">
        <w:t xml:space="preserve"> request.</w:t>
      </w:r>
      <w:r>
        <w:t xml:space="preserve"> The NEF maps the AF-Identifier into DNN and S-NSSAI combination based on local configuration, and include DNN, S-NSSAI in the request.</w:t>
      </w:r>
    </w:p>
    <w:p w14:paraId="18CE0075" w14:textId="77777777" w:rsidR="00CC6715" w:rsidRPr="00140E21" w:rsidRDefault="00CC6715" w:rsidP="00CC6715">
      <w:pPr>
        <w:pStyle w:val="B1"/>
      </w:pPr>
      <w:r w:rsidRPr="00140E21">
        <w:tab/>
        <w:t>If the reporting event subscription is authorized by the UDM, the UDM records the association of the event trigger and the requester identity. Otherwise, the UDM continues in step 4 indicating failure.</w:t>
      </w:r>
    </w:p>
    <w:p w14:paraId="31F445F2" w14:textId="77777777" w:rsidR="00CC6715" w:rsidRPr="00140E21" w:rsidRDefault="00CC6715" w:rsidP="00CC6715">
      <w:pPr>
        <w:pStyle w:val="B1"/>
      </w:pPr>
      <w:r w:rsidRPr="00140E21">
        <w:t>3a.</w:t>
      </w:r>
      <w:r w:rsidRPr="00140E21">
        <w:tab/>
        <w:t xml:space="preserve">[Conditional] If the requested event (e.g. monitoring of Loss of Connectivity) requires AMF assistance, then the UDM sends the </w:t>
      </w:r>
      <w:proofErr w:type="spellStart"/>
      <w:r w:rsidRPr="00140E21">
        <w:t>Namf_EventExposure_Subscribe</w:t>
      </w:r>
      <w:proofErr w:type="spellEnd"/>
      <w:r w:rsidRPr="00140E21">
        <w:t xml:space="preserve"> to the AMF serving the requested user. The UDM sends the </w:t>
      </w:r>
      <w:proofErr w:type="spellStart"/>
      <w:r w:rsidRPr="00140E21">
        <w:t>Namf_EventExposure_Subscribe</w:t>
      </w:r>
      <w:proofErr w:type="spellEnd"/>
      <w:r w:rsidRPr="00140E21">
        <w:t xml:space="preserve"> request to the all serving AMF(s) (if subscription applies to a UE or a group of UE(s)), or all the AMF in the same PLMN as the UDM (if subscription applies to any UE).</w:t>
      </w:r>
    </w:p>
    <w:p w14:paraId="032C2CA9" w14:textId="77777777" w:rsidR="00CC6715" w:rsidRDefault="00CC6715" w:rsidP="00CC6715">
      <w:pPr>
        <w:pStyle w:val="NO"/>
      </w:pPr>
      <w:r>
        <w:lastRenderedPageBreak/>
        <w:t>NOTE 1:</w:t>
      </w:r>
      <w:r>
        <w:tab/>
        <w:t>If the UE, which is a member of a group, registers with an AMF which does not have group event subscription(s) for that group, then the UDM creates subscriptions to those event(s) with the AMF during the Registration procedure in clause 4.2.2.2.2.</w:t>
      </w:r>
    </w:p>
    <w:p w14:paraId="50B9F768" w14:textId="77777777" w:rsidR="00CC6715" w:rsidRPr="00140E21" w:rsidRDefault="00CC6715" w:rsidP="00CC6715">
      <w:pPr>
        <w:pStyle w:val="B1"/>
      </w:pPr>
      <w:r w:rsidRPr="00140E21">
        <w:tab/>
        <w:t>As the UDM itself is not the Event Receiving NF, the UDM shall additionally provide the notification endpoint of itself besides the notification endpoint of NEF. Each notification endpoint is associated with the related (set of) Event ID(s).</w:t>
      </w:r>
      <w:r>
        <w:t xml:space="preserve"> </w:t>
      </w:r>
      <w:r w:rsidRPr="00140E21">
        <w:t>This is to assure the UDM can receive the notification of subscription change related event.</w:t>
      </w:r>
    </w:p>
    <w:p w14:paraId="09552A7A" w14:textId="77777777" w:rsidR="00CC6715" w:rsidRPr="00140E21" w:rsidRDefault="00CC6715" w:rsidP="00CC6715">
      <w:pPr>
        <w:pStyle w:val="B1"/>
      </w:pPr>
      <w:r w:rsidRPr="00140E21">
        <w:tab/>
        <w:t>If the subscription applies to a group of UE(s), the UDM shall include the same notification endpoint of itself, i.e. Notification Target Address (+ Notification Correlation Id), in the subscriptions to all UE's serving AMF(s).</w:t>
      </w:r>
    </w:p>
    <w:p w14:paraId="234B3EB3" w14:textId="77777777" w:rsidR="00CC6715" w:rsidRPr="00140E21" w:rsidRDefault="00CC6715" w:rsidP="00CC6715">
      <w:pPr>
        <w:pStyle w:val="NO"/>
      </w:pPr>
      <w:r w:rsidRPr="00140E21">
        <w:t>NOTE </w:t>
      </w:r>
      <w:r>
        <w:t>2</w:t>
      </w:r>
      <w:r w:rsidRPr="00140E21">
        <w:t>:</w:t>
      </w:r>
      <w:r w:rsidRPr="00140E21">
        <w:tab/>
        <w:t>The same notification endpoint of UDM is to help the AMF identify whether the subscription for the requested group event is same or not when a new group member UE is registered.</w:t>
      </w:r>
    </w:p>
    <w:p w14:paraId="18B10B3B" w14:textId="77777777" w:rsidR="00CC6715" w:rsidRPr="00140E21" w:rsidRDefault="00CC6715" w:rsidP="00CC6715">
      <w:pPr>
        <w:pStyle w:val="B1"/>
      </w:pPr>
      <w:r w:rsidRPr="00140E21">
        <w:t>3b.</w:t>
      </w:r>
      <w:r w:rsidRPr="00140E21">
        <w:tab/>
        <w:t xml:space="preserve">[Conditional] AMF acknowledges the execution of </w:t>
      </w:r>
      <w:proofErr w:type="spellStart"/>
      <w:r w:rsidRPr="00140E21">
        <w:t>Namf_EventExposure_Subscribe</w:t>
      </w:r>
      <w:proofErr w:type="spellEnd"/>
      <w:r w:rsidRPr="00140E21">
        <w:t>.</w:t>
      </w:r>
    </w:p>
    <w:p w14:paraId="5B08A4BB" w14:textId="77777777" w:rsidR="00CC6715" w:rsidRPr="00140E21" w:rsidRDefault="00CC6715" w:rsidP="00CC6715">
      <w:pPr>
        <w:pStyle w:val="B1"/>
      </w:pPr>
      <w:r w:rsidRPr="00140E21">
        <w:t>3c.</w:t>
      </w:r>
      <w:r w:rsidRPr="00140E21">
        <w:tab/>
        <w:t>[Conditional] If the requested event (e.g.</w:t>
      </w:r>
      <w:r>
        <w:t xml:space="preserve"> PDU Session Status</w:t>
      </w:r>
      <w:r w:rsidRPr="00140E21">
        <w:t>) requires SMF assistance, then</w:t>
      </w:r>
      <w:r>
        <w:t xml:space="preserve"> the UDM sends the </w:t>
      </w:r>
      <w:proofErr w:type="spellStart"/>
      <w:r>
        <w:t>Nsmf_EventExposure_Subscribe</w:t>
      </w:r>
      <w:proofErr w:type="spellEnd"/>
      <w:r>
        <w:t xml:space="preserve"> Request message to each SMF where at least one UE identified in step 2 has a PDU session established. The NEF notification endpoint received in step 2 is included in the message</w:t>
      </w:r>
      <w:r w:rsidRPr="00140E21">
        <w:t>.</w:t>
      </w:r>
    </w:p>
    <w:p w14:paraId="75A49304" w14:textId="77777777" w:rsidR="00CC6715" w:rsidRPr="00140E21" w:rsidRDefault="00CC6715" w:rsidP="00CC6715">
      <w:pPr>
        <w:pStyle w:val="NO"/>
      </w:pPr>
      <w:r w:rsidRPr="00140E21">
        <w:t>NOTE </w:t>
      </w:r>
      <w:r>
        <w:t>3</w:t>
      </w:r>
      <w:r w:rsidRPr="00140E21">
        <w:t>:</w:t>
      </w:r>
      <w:r w:rsidRPr="00140E21">
        <w:tab/>
        <w:t>In the home routed case, the UDM sends the subscription to the V-SMF via the H-SMF.</w:t>
      </w:r>
    </w:p>
    <w:p w14:paraId="45A8EEAC" w14:textId="77777777" w:rsidR="00CC6715" w:rsidRPr="00140E21" w:rsidRDefault="00CC6715" w:rsidP="00CC6715">
      <w:pPr>
        <w:pStyle w:val="B1"/>
      </w:pPr>
      <w:r w:rsidRPr="00140E21">
        <w:t>3d.</w:t>
      </w:r>
      <w:r w:rsidRPr="00140E21">
        <w:tab/>
        <w:t xml:space="preserve">[Conditional] The SMF acknowledges the execution of </w:t>
      </w:r>
      <w:proofErr w:type="spellStart"/>
      <w:r w:rsidRPr="00140E21">
        <w:t>Nsmf_EventExposure_Subscribe</w:t>
      </w:r>
      <w:proofErr w:type="spellEnd"/>
      <w:r w:rsidRPr="00140E21">
        <w:t>.</w:t>
      </w:r>
    </w:p>
    <w:p w14:paraId="7CD91DD0" w14:textId="77777777" w:rsidR="00CC6715" w:rsidRPr="00140E21" w:rsidRDefault="00CC6715" w:rsidP="00CC6715">
      <w:pPr>
        <w:pStyle w:val="B1"/>
      </w:pPr>
      <w:r w:rsidRPr="00140E21">
        <w:t>4.</w:t>
      </w:r>
      <w:r w:rsidRPr="00140E21">
        <w:tab/>
        <w:t xml:space="preserve">[Conditional] UDM acknowledges the execution of </w:t>
      </w:r>
      <w:proofErr w:type="spellStart"/>
      <w:r w:rsidRPr="00140E21">
        <w:t>Nudm_EventExposure_Subscribe</w:t>
      </w:r>
      <w:proofErr w:type="spellEnd"/>
      <w:r w:rsidRPr="00140E21">
        <w:t>.</w:t>
      </w:r>
    </w:p>
    <w:p w14:paraId="3059B2E5" w14:textId="6503EF7D" w:rsidR="00CC6715" w:rsidRPr="00140E21" w:rsidRDefault="00CC6715" w:rsidP="00CC6715">
      <w:pPr>
        <w:pStyle w:val="B1"/>
      </w:pPr>
      <w:r w:rsidRPr="00140E21">
        <w:tab/>
        <w:t>If the subscription is applicable to a group of UE(s) and the Maximum number of reports is included in the Event Report information in step 1, the Number of UEs</w:t>
      </w:r>
      <w:r>
        <w:t xml:space="preserve"> (including all group member UEs irrespective of their registration state)</w:t>
      </w:r>
      <w:r w:rsidRPr="00140E21">
        <w:t xml:space="preserve"> is included in the acknowledgement.</w:t>
      </w:r>
      <w:ins w:id="36" w:author="Ericsson_QC" w:date="2021-08-01T10:33:00Z">
        <w:r w:rsidR="00F919B7">
          <w:t xml:space="preserve"> </w:t>
        </w:r>
        <w:r w:rsidR="00F919B7">
          <w:rPr>
            <w:lang w:eastAsia="zh-CN"/>
          </w:rPr>
          <w:t>If AMF or SMF provides the first event report in step 3b or 3d, the UDM includes the event reporting in the acknowledgement.</w:t>
        </w:r>
      </w:ins>
    </w:p>
    <w:p w14:paraId="7C30B841" w14:textId="7C33786B" w:rsidR="00CC6715" w:rsidRPr="00140E21" w:rsidRDefault="00CC6715" w:rsidP="00CC6715">
      <w:pPr>
        <w:pStyle w:val="B1"/>
      </w:pPr>
      <w:r w:rsidRPr="00140E21">
        <w:t>5.</w:t>
      </w:r>
      <w:r w:rsidRPr="00140E21">
        <w:tab/>
        <w:t xml:space="preserve">NEF acknowledges the execution of </w:t>
      </w:r>
      <w:proofErr w:type="spellStart"/>
      <w:r w:rsidRPr="00140E21">
        <w:t>Nnef_EventExposure_Subscribe</w:t>
      </w:r>
      <w:proofErr w:type="spellEnd"/>
      <w:r w:rsidRPr="00140E21">
        <w:t xml:space="preserve"> to the requester that initiated the </w:t>
      </w:r>
      <w:proofErr w:type="spellStart"/>
      <w:r w:rsidRPr="00140E21">
        <w:t>request.</w:t>
      </w:r>
      <w:ins w:id="37" w:author="Hietalahti, Hannu (Nokia - FI/Oulu)" w:date="2021-08-18T17:57:00Z">
        <w:r w:rsidR="000E6BFC">
          <w:t>If</w:t>
        </w:r>
        <w:proofErr w:type="spellEnd"/>
        <w:r w:rsidR="000E6BFC">
          <w:t xml:space="preserve"> the </w:t>
        </w:r>
      </w:ins>
      <w:ins w:id="38" w:author="Hietalahti, Hannu (Nokia - FI/Oulu)" w:date="2021-08-18T18:01:00Z">
        <w:r w:rsidR="00CE3716">
          <w:t xml:space="preserve">NEF has received the </w:t>
        </w:r>
      </w:ins>
      <w:ins w:id="39" w:author="Hietalahti, Hannu (Nokia - FI/Oulu)" w:date="2021-08-18T17:57:00Z">
        <w:r w:rsidR="000E6BFC">
          <w:t>first event report</w:t>
        </w:r>
      </w:ins>
      <w:ins w:id="40" w:author="Hietalahti, Hannu (Nokia - FI/Oulu)" w:date="2021-08-18T18:01:00Z">
        <w:r w:rsidR="00CE3716">
          <w:t xml:space="preserve"> already</w:t>
        </w:r>
      </w:ins>
      <w:ins w:id="41" w:author="Hietalahti, Hannu (Nokia - FI/Oulu)" w:date="2021-08-18T17:58:00Z">
        <w:r w:rsidR="000E6BFC">
          <w:t xml:space="preserve"> in step 4, the NEF </w:t>
        </w:r>
        <w:del w:id="42" w:author="Ericsson_QC_#146" w:date="2021-08-18T17:14:00Z">
          <w:r w:rsidR="000E6BFC" w:rsidDel="002D4155">
            <w:delText>also initiates step 7 with received immediate event report contents</w:delText>
          </w:r>
        </w:del>
      </w:ins>
      <w:ins w:id="43" w:author="Ericsson_QC_#146" w:date="2021-08-18T17:14:00Z">
        <w:r w:rsidR="002D4155">
          <w:t>includes the event reporting in the acknowledgement</w:t>
        </w:r>
      </w:ins>
      <w:ins w:id="44" w:author="Hietalahti, Hannu (Nokia - FI/Oulu)" w:date="2021-08-18T17:58:00Z">
        <w:r w:rsidR="000E6BFC">
          <w:t xml:space="preserve">. </w:t>
        </w:r>
      </w:ins>
    </w:p>
    <w:p w14:paraId="7419973D" w14:textId="77777777" w:rsidR="00CC6715" w:rsidRPr="00140E21" w:rsidRDefault="00CC6715" w:rsidP="00CC6715">
      <w:pPr>
        <w:pStyle w:val="B1"/>
      </w:pPr>
      <w:r w:rsidRPr="00140E21">
        <w:t>6a - 6b.</w:t>
      </w:r>
      <w:r w:rsidRPr="00140E21">
        <w:tab/>
        <w:t xml:space="preserve">[Conditional - depending on the Event] The UDM (depending on the Event) detects the event occurs and sends the event report, by means of </w:t>
      </w:r>
      <w:proofErr w:type="spellStart"/>
      <w:r w:rsidRPr="00140E21">
        <w:t>Nudm_EventExposure_Notify</w:t>
      </w:r>
      <w:proofErr w:type="spellEnd"/>
      <w:r w:rsidRPr="00140E21">
        <w:t xml:space="preserve"> message to the associated notification endpoint of the NEF</w:t>
      </w:r>
      <w:r w:rsidRPr="00140E21">
        <w:rPr>
          <w:lang w:eastAsia="zh-CN"/>
        </w:rPr>
        <w:t xml:space="preserve"> along with the time stamp</w:t>
      </w:r>
      <w:r w:rsidRPr="00140E21">
        <w:t xml:space="preserve">. NEF may store the information in the UDR along with the time stamp using either </w:t>
      </w:r>
      <w:proofErr w:type="spellStart"/>
      <w:r w:rsidRPr="00140E21">
        <w:t>Nudr_DM_Create</w:t>
      </w:r>
      <w:proofErr w:type="spellEnd"/>
      <w:r w:rsidRPr="00140E21">
        <w:t xml:space="preserve"> or </w:t>
      </w:r>
      <w:proofErr w:type="spellStart"/>
      <w:r w:rsidRPr="00140E21">
        <w:t>Nudr_DM_Update</w:t>
      </w:r>
      <w:proofErr w:type="spellEnd"/>
      <w:r w:rsidRPr="00140E21">
        <w:t xml:space="preserve"> service operation as appropriate.</w:t>
      </w:r>
    </w:p>
    <w:p w14:paraId="14CBE24B" w14:textId="77777777" w:rsidR="00CC6715" w:rsidRPr="00140E21" w:rsidRDefault="00CC6715" w:rsidP="00CC6715">
      <w:pPr>
        <w:pStyle w:val="B1"/>
      </w:pPr>
      <w:r w:rsidRPr="00140E21">
        <w:t>6c - 6d.</w:t>
      </w:r>
      <w:r w:rsidRPr="00140E21">
        <w:tab/>
      </w:r>
      <w:r w:rsidRPr="00140E21">
        <w:rPr>
          <w:lang w:eastAsia="zh-CN"/>
        </w:rPr>
        <w:t xml:space="preserve">[Conditional - </w:t>
      </w:r>
      <w:r w:rsidRPr="00140E21">
        <w:t>depending on the Event</w:t>
      </w:r>
      <w:r w:rsidRPr="00140E21">
        <w:rPr>
          <w:lang w:eastAsia="zh-CN"/>
        </w:rPr>
        <w:t xml:space="preserve">] </w:t>
      </w:r>
      <w:r w:rsidRPr="00140E21">
        <w:t xml:space="preserve">The AMF detects the event occurs and sends the event report, by means of </w:t>
      </w:r>
      <w:proofErr w:type="spellStart"/>
      <w:r w:rsidRPr="00140E21">
        <w:t>Namf_EventExposure_Notify</w:t>
      </w:r>
      <w:proofErr w:type="spellEnd"/>
      <w:r w:rsidRPr="00140E21">
        <w:t xml:space="preserve"> message to associated notification endpoint of the NEF along with the time stamp. NEF may store the information in the UDR along with the time stamp using either </w:t>
      </w:r>
      <w:proofErr w:type="spellStart"/>
      <w:r w:rsidRPr="00140E21">
        <w:t>Nudr_DM_Create</w:t>
      </w:r>
      <w:proofErr w:type="spellEnd"/>
      <w:r w:rsidRPr="00140E21">
        <w:t xml:space="preserve"> or </w:t>
      </w:r>
      <w:proofErr w:type="spellStart"/>
      <w:r w:rsidRPr="00140E21">
        <w:t>Nudr_DM_Update</w:t>
      </w:r>
      <w:proofErr w:type="spellEnd"/>
      <w:r w:rsidRPr="00140E21">
        <w:t xml:space="preserve"> service operation as appropriate.</w:t>
      </w:r>
    </w:p>
    <w:p w14:paraId="6CB516B5" w14:textId="77777777" w:rsidR="00CC6715" w:rsidRPr="00140E21" w:rsidRDefault="00CC6715" w:rsidP="00CC6715">
      <w:pPr>
        <w:pStyle w:val="B1"/>
      </w:pPr>
      <w:r w:rsidRPr="00140E21">
        <w:tab/>
        <w:t>If the AMF has a maximum number of reports stored for the UE or the individual member UE, the AMF shall decrease its value by one for the reported event.</w:t>
      </w:r>
    </w:p>
    <w:p w14:paraId="7A35182F" w14:textId="77777777" w:rsidR="00CC6715" w:rsidRPr="00140E21" w:rsidRDefault="00CC6715" w:rsidP="00CC6715">
      <w:pPr>
        <w:pStyle w:val="B1"/>
      </w:pPr>
      <w:r w:rsidRPr="00140E21">
        <w:tab/>
        <w:t>For both step 6a and step 6b, when the maximum number of reports is reached and if the subscription is applied to a UE, The NEF unsubscribes the monitoring event(s) to the UDM and the UDM unsubscribes the monitoring event(s) to AMF serving for that UE.</w:t>
      </w:r>
    </w:p>
    <w:p w14:paraId="61EDBBC8" w14:textId="77777777" w:rsidR="00CC6715" w:rsidRPr="00140E21" w:rsidRDefault="00CC6715" w:rsidP="00CC6715">
      <w:pPr>
        <w:pStyle w:val="B1"/>
      </w:pPr>
      <w:r w:rsidRPr="00140E21">
        <w:tab/>
        <w:t>For both step 6a and step 6b, when the maximum number of reports is reached for an individual group member UE, the NEF uses the Number of UEs received in step 4</w:t>
      </w:r>
      <w:r>
        <w:t xml:space="preserve"> and the Maximum number of reports</w:t>
      </w:r>
      <w:r w:rsidRPr="00140E21">
        <w:t xml:space="preserve"> to determine if reporting for the group is complete. If the NEF determines that reporting for the group is complete, the NEF unsubscribes the monitoring event(s) to the UDM and the UDM unsubscribes the monitoring event(s) to all AMF(s) serving the UEs belonging to that group.</w:t>
      </w:r>
    </w:p>
    <w:p w14:paraId="7849D978" w14:textId="77777777" w:rsidR="00CC6715" w:rsidRDefault="00CC6715" w:rsidP="00CC6715">
      <w:pPr>
        <w:pStyle w:val="NO"/>
      </w:pPr>
      <w:r>
        <w:t>NOTE 4:</w:t>
      </w:r>
      <w:r>
        <w:tab/>
        <w:t>If an expiry time as specified in</w:t>
      </w:r>
      <w:r w:rsidRPr="006B4200">
        <w:t xml:space="preserve"> </w:t>
      </w:r>
      <w:r>
        <w:t>clause 6.2.6.2.6 of TS 29.518 [18] is not included in the event subscription, then the life time of the event subscription needs to be controlled by other means as there is no time based cancellation at all even if any group member UEs fail to register.</w:t>
      </w:r>
    </w:p>
    <w:p w14:paraId="4428CD6D" w14:textId="77777777" w:rsidR="00CC6715" w:rsidRPr="00140E21" w:rsidRDefault="00CC6715" w:rsidP="00CC6715">
      <w:pPr>
        <w:pStyle w:val="B1"/>
      </w:pPr>
      <w:r w:rsidRPr="00140E21">
        <w:tab/>
        <w:t>When the Maximum duration of reporting expires in the NEF, the UDM and the AMF, then each of these nodes shall locally unsubscribe the monitoring event.</w:t>
      </w:r>
    </w:p>
    <w:p w14:paraId="6C5D99C0" w14:textId="77777777" w:rsidR="00CC6715" w:rsidRDefault="00CC6715" w:rsidP="00CC6715">
      <w:pPr>
        <w:pStyle w:val="B1"/>
      </w:pPr>
      <w:r>
        <w:lastRenderedPageBreak/>
        <w:t>6e - 6f.</w:t>
      </w:r>
      <w:r>
        <w:tab/>
        <w:t xml:space="preserve">[Conditional - depending on the Event] When the SMF detects a subscribed event, the SMF sends the event report, by means of </w:t>
      </w:r>
      <w:proofErr w:type="spellStart"/>
      <w:r>
        <w:t>Nsmf_EventExposure_Notify</w:t>
      </w:r>
      <w:proofErr w:type="spellEnd"/>
      <w:r>
        <w:t xml:space="preserve"> message, to the associated notification endpoint of the NEF provided in step 3c. NEF may store the information in the UDR along with the time stamp using either </w:t>
      </w:r>
      <w:proofErr w:type="spellStart"/>
      <w:r>
        <w:t>Nudr_DM_Create</w:t>
      </w:r>
      <w:proofErr w:type="spellEnd"/>
      <w:r>
        <w:t xml:space="preserve"> or </w:t>
      </w:r>
      <w:proofErr w:type="spellStart"/>
      <w:r>
        <w:t>Nudr_DM_Update</w:t>
      </w:r>
      <w:proofErr w:type="spellEnd"/>
      <w:r>
        <w:t xml:space="preserve"> service operation as appropriate.</w:t>
      </w:r>
    </w:p>
    <w:p w14:paraId="5DE03BB5" w14:textId="77777777" w:rsidR="00CC6715" w:rsidRPr="00140E21" w:rsidRDefault="00CC6715" w:rsidP="00CC6715">
      <w:pPr>
        <w:pStyle w:val="B1"/>
      </w:pPr>
      <w:r w:rsidRPr="00140E21">
        <w:t>7.</w:t>
      </w:r>
      <w:r w:rsidRPr="00140E21">
        <w:tab/>
        <w:t xml:space="preserve">[Conditional - depending on the Event in steps 6a-6f] The NEF forwards to the AF the reporting event received by either </w:t>
      </w:r>
      <w:proofErr w:type="spellStart"/>
      <w:r w:rsidRPr="00140E21">
        <w:t>Nudm_EventExposure_Notify</w:t>
      </w:r>
      <w:proofErr w:type="spellEnd"/>
      <w:r w:rsidRPr="00140E21">
        <w:t xml:space="preserve"> and/or </w:t>
      </w:r>
      <w:proofErr w:type="spellStart"/>
      <w:r w:rsidRPr="00140E21">
        <w:t>Namf_EventExposure_Notify</w:t>
      </w:r>
      <w:proofErr w:type="spellEnd"/>
      <w:r w:rsidRPr="00140E21">
        <w:t>.</w:t>
      </w:r>
      <w:r>
        <w:t xml:space="preserve"> In the case of the PDU Session Status event, the NEF maps it to an PDN Connectivity Status notification when reporting to the AF.</w:t>
      </w:r>
    </w:p>
    <w:p w14:paraId="7E5F6A63" w14:textId="77777777" w:rsidR="00CC6715" w:rsidRPr="00140E21" w:rsidRDefault="00CC6715" w:rsidP="00CC6715">
      <w:pPr>
        <w:pStyle w:val="B1"/>
      </w:pPr>
      <w:r w:rsidRPr="00140E21">
        <w:t>8.</w:t>
      </w:r>
      <w:r w:rsidRPr="00140E21">
        <w:tab/>
        <w:t xml:space="preserve">[Conditional - depending on the Event] The AMF detects the subscription change related event occurs, e.g. Subscription Correlation ID change due to AMF reallocation or addition of new Subscription Correlation ID due to a new group UE registered, it sends the event report, by means of </w:t>
      </w:r>
      <w:proofErr w:type="spellStart"/>
      <w:r w:rsidRPr="00140E21">
        <w:t>Namf_EventExposure_Notify</w:t>
      </w:r>
      <w:proofErr w:type="spellEnd"/>
      <w:r w:rsidRPr="00140E21">
        <w:t xml:space="preserve"> message to the associated notification endpoint of the UDM.</w:t>
      </w:r>
    </w:p>
    <w:p w14:paraId="4684A1B8" w14:textId="77777777" w:rsidR="004B5191" w:rsidRDefault="004B5191" w:rsidP="00C21D0E">
      <w:pPr>
        <w:pStyle w:val="Heading5"/>
      </w:pPr>
    </w:p>
    <w:bookmarkEnd w:id="24"/>
    <w:bookmarkEnd w:id="25"/>
    <w:bookmarkEnd w:id="26"/>
    <w:bookmarkEnd w:id="27"/>
    <w:bookmarkEnd w:id="28"/>
    <w:bookmarkEnd w:id="29"/>
    <w:bookmarkEnd w:id="30"/>
    <w:p w14:paraId="05BB0A28" w14:textId="6307895E" w:rsidR="005E5EAB"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083CF7D2" w14:textId="77777777" w:rsidR="004C04C3" w:rsidRDefault="004C04C3">
      <w:pPr>
        <w:rPr>
          <w:noProof/>
        </w:rPr>
      </w:pPr>
    </w:p>
    <w:sectPr w:rsidR="004C04C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5EA0C4" w14:textId="77777777" w:rsidR="00D965E5" w:rsidRDefault="00D965E5">
      <w:r>
        <w:separator/>
      </w:r>
    </w:p>
  </w:endnote>
  <w:endnote w:type="continuationSeparator" w:id="0">
    <w:p w14:paraId="077578A4" w14:textId="77777777" w:rsidR="00D965E5" w:rsidRDefault="00D96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6E2B5" w14:textId="77777777" w:rsidR="000E6BFC" w:rsidRDefault="000E6B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5E26E1" w14:textId="77777777" w:rsidR="000E6BFC" w:rsidRDefault="000E6BF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B823D0" w14:textId="77777777" w:rsidR="000E6BFC" w:rsidRDefault="000E6B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55952C" w14:textId="77777777" w:rsidR="00D965E5" w:rsidRDefault="00D965E5">
      <w:r>
        <w:separator/>
      </w:r>
    </w:p>
  </w:footnote>
  <w:footnote w:type="continuationSeparator" w:id="0">
    <w:p w14:paraId="1DD05C53" w14:textId="77777777" w:rsidR="00D965E5" w:rsidRDefault="00D965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D082F" w:rsidRDefault="00CD08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313A68" w14:textId="77777777" w:rsidR="000E6BFC" w:rsidRDefault="000E6B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B38ECC" w14:textId="77777777" w:rsidR="000E6BFC" w:rsidRDefault="000E6BF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D082F" w:rsidRDefault="00CD082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D082F" w:rsidRDefault="00CD082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D082F" w:rsidRDefault="00CD08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etalahti, Hannu (Nokia - FI/Oulu)">
    <w15:presenceInfo w15:providerId="AD" w15:userId="S::hannu.hietalahti@nokia.com::bcd6d86d-9ffc-4aa1-b5a6-083a51dd89a7"/>
  </w15:person>
  <w15:person w15:author="Ericsson_QC_#146">
    <w15:presenceInfo w15:providerId="None" w15:userId="Ericsson_QC_#146"/>
  </w15:person>
  <w15:person w15:author="Ericsson_QC">
    <w15:presenceInfo w15:providerId="None" w15:userId="Ericsson_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59B"/>
    <w:rsid w:val="00013DAB"/>
    <w:rsid w:val="00022E4A"/>
    <w:rsid w:val="00027251"/>
    <w:rsid w:val="000277C4"/>
    <w:rsid w:val="0004506A"/>
    <w:rsid w:val="000751FA"/>
    <w:rsid w:val="000778D9"/>
    <w:rsid w:val="000820A6"/>
    <w:rsid w:val="0008466C"/>
    <w:rsid w:val="00084A5F"/>
    <w:rsid w:val="00090042"/>
    <w:rsid w:val="0009555B"/>
    <w:rsid w:val="000A164F"/>
    <w:rsid w:val="000A401C"/>
    <w:rsid w:val="000A6394"/>
    <w:rsid w:val="000A6B8F"/>
    <w:rsid w:val="000B0A14"/>
    <w:rsid w:val="000B1F63"/>
    <w:rsid w:val="000B354E"/>
    <w:rsid w:val="000B7FED"/>
    <w:rsid w:val="000C038A"/>
    <w:rsid w:val="000C6598"/>
    <w:rsid w:val="000C7E56"/>
    <w:rsid w:val="000D27AB"/>
    <w:rsid w:val="000D44B3"/>
    <w:rsid w:val="000E6BFC"/>
    <w:rsid w:val="000F7990"/>
    <w:rsid w:val="00106B7A"/>
    <w:rsid w:val="00120CC1"/>
    <w:rsid w:val="0012235C"/>
    <w:rsid w:val="0012679C"/>
    <w:rsid w:val="00130E5D"/>
    <w:rsid w:val="00133967"/>
    <w:rsid w:val="00145D43"/>
    <w:rsid w:val="00155D22"/>
    <w:rsid w:val="00163D28"/>
    <w:rsid w:val="00166AC6"/>
    <w:rsid w:val="0017272F"/>
    <w:rsid w:val="00192C46"/>
    <w:rsid w:val="00195023"/>
    <w:rsid w:val="001A08B3"/>
    <w:rsid w:val="001A10CD"/>
    <w:rsid w:val="001A573F"/>
    <w:rsid w:val="001A7B60"/>
    <w:rsid w:val="001B0F21"/>
    <w:rsid w:val="001B1DE0"/>
    <w:rsid w:val="001B4757"/>
    <w:rsid w:val="001B52F0"/>
    <w:rsid w:val="001B63AE"/>
    <w:rsid w:val="001B7A65"/>
    <w:rsid w:val="001C01E4"/>
    <w:rsid w:val="001C4F9D"/>
    <w:rsid w:val="001D55CF"/>
    <w:rsid w:val="001E41F3"/>
    <w:rsid w:val="001E7365"/>
    <w:rsid w:val="001E7DE8"/>
    <w:rsid w:val="001F3D2C"/>
    <w:rsid w:val="002076B2"/>
    <w:rsid w:val="0022211D"/>
    <w:rsid w:val="002247CB"/>
    <w:rsid w:val="00225E5E"/>
    <w:rsid w:val="002266A1"/>
    <w:rsid w:val="00227FA0"/>
    <w:rsid w:val="00235661"/>
    <w:rsid w:val="00243DCA"/>
    <w:rsid w:val="002517FF"/>
    <w:rsid w:val="00253E76"/>
    <w:rsid w:val="00255EE2"/>
    <w:rsid w:val="00256E8D"/>
    <w:rsid w:val="0026004D"/>
    <w:rsid w:val="002640DD"/>
    <w:rsid w:val="002673C9"/>
    <w:rsid w:val="00270BA0"/>
    <w:rsid w:val="00275D12"/>
    <w:rsid w:val="00277345"/>
    <w:rsid w:val="002837FD"/>
    <w:rsid w:val="00284FEB"/>
    <w:rsid w:val="002860C4"/>
    <w:rsid w:val="002868BB"/>
    <w:rsid w:val="00290AA0"/>
    <w:rsid w:val="00291BC2"/>
    <w:rsid w:val="00291EB2"/>
    <w:rsid w:val="00294272"/>
    <w:rsid w:val="00297C3E"/>
    <w:rsid w:val="00297E72"/>
    <w:rsid w:val="002B5741"/>
    <w:rsid w:val="002C37C4"/>
    <w:rsid w:val="002C7F4B"/>
    <w:rsid w:val="002D4155"/>
    <w:rsid w:val="002D76C2"/>
    <w:rsid w:val="002E472E"/>
    <w:rsid w:val="00305409"/>
    <w:rsid w:val="0031084C"/>
    <w:rsid w:val="003111C0"/>
    <w:rsid w:val="0032111F"/>
    <w:rsid w:val="003216EB"/>
    <w:rsid w:val="003263E9"/>
    <w:rsid w:val="003609EF"/>
    <w:rsid w:val="00361829"/>
    <w:rsid w:val="0036231A"/>
    <w:rsid w:val="003677F0"/>
    <w:rsid w:val="00374DD4"/>
    <w:rsid w:val="003765E2"/>
    <w:rsid w:val="00384C6F"/>
    <w:rsid w:val="0039479D"/>
    <w:rsid w:val="00395EAD"/>
    <w:rsid w:val="003963FC"/>
    <w:rsid w:val="003A183B"/>
    <w:rsid w:val="003A5AC1"/>
    <w:rsid w:val="003B53FB"/>
    <w:rsid w:val="003C172A"/>
    <w:rsid w:val="003E1954"/>
    <w:rsid w:val="003E1A36"/>
    <w:rsid w:val="003E7F5A"/>
    <w:rsid w:val="003F0E97"/>
    <w:rsid w:val="003F35B8"/>
    <w:rsid w:val="00400B50"/>
    <w:rsid w:val="00401B6F"/>
    <w:rsid w:val="00410371"/>
    <w:rsid w:val="0041152F"/>
    <w:rsid w:val="0042160F"/>
    <w:rsid w:val="004242F1"/>
    <w:rsid w:val="00431BD6"/>
    <w:rsid w:val="004325A7"/>
    <w:rsid w:val="00442061"/>
    <w:rsid w:val="00443780"/>
    <w:rsid w:val="0045251F"/>
    <w:rsid w:val="0045618C"/>
    <w:rsid w:val="00474741"/>
    <w:rsid w:val="00475B3B"/>
    <w:rsid w:val="00477CC2"/>
    <w:rsid w:val="004A46C4"/>
    <w:rsid w:val="004B0F70"/>
    <w:rsid w:val="004B5191"/>
    <w:rsid w:val="004B75B7"/>
    <w:rsid w:val="004C04C3"/>
    <w:rsid w:val="004C063F"/>
    <w:rsid w:val="004C2D80"/>
    <w:rsid w:val="004C771D"/>
    <w:rsid w:val="004C7901"/>
    <w:rsid w:val="004E794B"/>
    <w:rsid w:val="004F01AA"/>
    <w:rsid w:val="004F1912"/>
    <w:rsid w:val="005019C4"/>
    <w:rsid w:val="00511B78"/>
    <w:rsid w:val="00513BC7"/>
    <w:rsid w:val="0051580D"/>
    <w:rsid w:val="00515C40"/>
    <w:rsid w:val="00521D5D"/>
    <w:rsid w:val="00530742"/>
    <w:rsid w:val="0053195A"/>
    <w:rsid w:val="00547111"/>
    <w:rsid w:val="00547DA1"/>
    <w:rsid w:val="00551371"/>
    <w:rsid w:val="00553E64"/>
    <w:rsid w:val="00571519"/>
    <w:rsid w:val="00572ED3"/>
    <w:rsid w:val="0057751A"/>
    <w:rsid w:val="00584D1B"/>
    <w:rsid w:val="00592D74"/>
    <w:rsid w:val="00593907"/>
    <w:rsid w:val="005D463C"/>
    <w:rsid w:val="005E2C44"/>
    <w:rsid w:val="005E42A6"/>
    <w:rsid w:val="005E5EAB"/>
    <w:rsid w:val="005F54B1"/>
    <w:rsid w:val="005F5535"/>
    <w:rsid w:val="006068D1"/>
    <w:rsid w:val="00616F92"/>
    <w:rsid w:val="00620EF0"/>
    <w:rsid w:val="00621188"/>
    <w:rsid w:val="006257ED"/>
    <w:rsid w:val="00631BDC"/>
    <w:rsid w:val="00635B07"/>
    <w:rsid w:val="0065710D"/>
    <w:rsid w:val="00662251"/>
    <w:rsid w:val="00664EF1"/>
    <w:rsid w:val="00665C47"/>
    <w:rsid w:val="00695808"/>
    <w:rsid w:val="006A0FC3"/>
    <w:rsid w:val="006B0F6C"/>
    <w:rsid w:val="006B46FB"/>
    <w:rsid w:val="006C57F4"/>
    <w:rsid w:val="006D1301"/>
    <w:rsid w:val="006D296A"/>
    <w:rsid w:val="006E21FB"/>
    <w:rsid w:val="006F749C"/>
    <w:rsid w:val="00700818"/>
    <w:rsid w:val="00701C41"/>
    <w:rsid w:val="0070436F"/>
    <w:rsid w:val="00713ECA"/>
    <w:rsid w:val="00721820"/>
    <w:rsid w:val="0074589B"/>
    <w:rsid w:val="0075215F"/>
    <w:rsid w:val="007546A1"/>
    <w:rsid w:val="00755249"/>
    <w:rsid w:val="007558B8"/>
    <w:rsid w:val="00757D45"/>
    <w:rsid w:val="007606E4"/>
    <w:rsid w:val="00764325"/>
    <w:rsid w:val="00764385"/>
    <w:rsid w:val="00790325"/>
    <w:rsid w:val="00792342"/>
    <w:rsid w:val="007949FB"/>
    <w:rsid w:val="00794F8C"/>
    <w:rsid w:val="007977A8"/>
    <w:rsid w:val="007B07E8"/>
    <w:rsid w:val="007B4A57"/>
    <w:rsid w:val="007B512A"/>
    <w:rsid w:val="007C2097"/>
    <w:rsid w:val="007D204C"/>
    <w:rsid w:val="007D2719"/>
    <w:rsid w:val="007D6719"/>
    <w:rsid w:val="007D6A07"/>
    <w:rsid w:val="007E2958"/>
    <w:rsid w:val="007E5EEF"/>
    <w:rsid w:val="007F58E4"/>
    <w:rsid w:val="007F7259"/>
    <w:rsid w:val="00802F8D"/>
    <w:rsid w:val="008040A8"/>
    <w:rsid w:val="00810559"/>
    <w:rsid w:val="00812266"/>
    <w:rsid w:val="00825972"/>
    <w:rsid w:val="0082678D"/>
    <w:rsid w:val="008279FA"/>
    <w:rsid w:val="00833F2C"/>
    <w:rsid w:val="008476B6"/>
    <w:rsid w:val="00861A1B"/>
    <w:rsid w:val="008626E7"/>
    <w:rsid w:val="00867EFD"/>
    <w:rsid w:val="00870EE7"/>
    <w:rsid w:val="00875FAD"/>
    <w:rsid w:val="00877FE4"/>
    <w:rsid w:val="00884435"/>
    <w:rsid w:val="008846A1"/>
    <w:rsid w:val="0088636A"/>
    <w:rsid w:val="008863B9"/>
    <w:rsid w:val="00892F8D"/>
    <w:rsid w:val="008A45A6"/>
    <w:rsid w:val="008B0D5C"/>
    <w:rsid w:val="008B2AC1"/>
    <w:rsid w:val="008C0AB5"/>
    <w:rsid w:val="008D1A3D"/>
    <w:rsid w:val="008D72B5"/>
    <w:rsid w:val="008F3789"/>
    <w:rsid w:val="008F686C"/>
    <w:rsid w:val="00905C56"/>
    <w:rsid w:val="009100C4"/>
    <w:rsid w:val="00913F2E"/>
    <w:rsid w:val="0091467C"/>
    <w:rsid w:val="009148DE"/>
    <w:rsid w:val="009201F8"/>
    <w:rsid w:val="00925B78"/>
    <w:rsid w:val="00925FBE"/>
    <w:rsid w:val="009402B2"/>
    <w:rsid w:val="00941E1C"/>
    <w:rsid w:val="00941E30"/>
    <w:rsid w:val="00946A31"/>
    <w:rsid w:val="009505BF"/>
    <w:rsid w:val="009653E7"/>
    <w:rsid w:val="009777D9"/>
    <w:rsid w:val="00980256"/>
    <w:rsid w:val="00986075"/>
    <w:rsid w:val="00991B88"/>
    <w:rsid w:val="00996F38"/>
    <w:rsid w:val="0099710E"/>
    <w:rsid w:val="009A52CA"/>
    <w:rsid w:val="009A5753"/>
    <w:rsid w:val="009A579D"/>
    <w:rsid w:val="009B005F"/>
    <w:rsid w:val="009B3F88"/>
    <w:rsid w:val="009B615B"/>
    <w:rsid w:val="009C3395"/>
    <w:rsid w:val="009C3CD7"/>
    <w:rsid w:val="009D04E2"/>
    <w:rsid w:val="009D78F7"/>
    <w:rsid w:val="009E1EA8"/>
    <w:rsid w:val="009E238E"/>
    <w:rsid w:val="009E3297"/>
    <w:rsid w:val="009F2530"/>
    <w:rsid w:val="009F734F"/>
    <w:rsid w:val="00A246B6"/>
    <w:rsid w:val="00A2476F"/>
    <w:rsid w:val="00A27675"/>
    <w:rsid w:val="00A32F17"/>
    <w:rsid w:val="00A443A8"/>
    <w:rsid w:val="00A47E70"/>
    <w:rsid w:val="00A50CF0"/>
    <w:rsid w:val="00A737DC"/>
    <w:rsid w:val="00A740E5"/>
    <w:rsid w:val="00A7671C"/>
    <w:rsid w:val="00A7748C"/>
    <w:rsid w:val="00A86C3A"/>
    <w:rsid w:val="00A86D61"/>
    <w:rsid w:val="00A87D9E"/>
    <w:rsid w:val="00A909E5"/>
    <w:rsid w:val="00A95A7B"/>
    <w:rsid w:val="00AA2CBC"/>
    <w:rsid w:val="00AB7BFC"/>
    <w:rsid w:val="00AC5820"/>
    <w:rsid w:val="00AC5EDE"/>
    <w:rsid w:val="00AD035A"/>
    <w:rsid w:val="00AD0BEB"/>
    <w:rsid w:val="00AD1CD8"/>
    <w:rsid w:val="00AD5F29"/>
    <w:rsid w:val="00AE042D"/>
    <w:rsid w:val="00AE3DEE"/>
    <w:rsid w:val="00AE44F5"/>
    <w:rsid w:val="00AF28C7"/>
    <w:rsid w:val="00AF5850"/>
    <w:rsid w:val="00B02235"/>
    <w:rsid w:val="00B172DD"/>
    <w:rsid w:val="00B240CF"/>
    <w:rsid w:val="00B258BB"/>
    <w:rsid w:val="00B302B8"/>
    <w:rsid w:val="00B32A45"/>
    <w:rsid w:val="00B33E19"/>
    <w:rsid w:val="00B34D3F"/>
    <w:rsid w:val="00B3643E"/>
    <w:rsid w:val="00B42B38"/>
    <w:rsid w:val="00B47057"/>
    <w:rsid w:val="00B54A63"/>
    <w:rsid w:val="00B66187"/>
    <w:rsid w:val="00B67B97"/>
    <w:rsid w:val="00B71594"/>
    <w:rsid w:val="00B73775"/>
    <w:rsid w:val="00B74FDB"/>
    <w:rsid w:val="00B8219B"/>
    <w:rsid w:val="00B95FEC"/>
    <w:rsid w:val="00B968C8"/>
    <w:rsid w:val="00BA2694"/>
    <w:rsid w:val="00BA3EC5"/>
    <w:rsid w:val="00BA51D9"/>
    <w:rsid w:val="00BB5125"/>
    <w:rsid w:val="00BB5DFC"/>
    <w:rsid w:val="00BB738D"/>
    <w:rsid w:val="00BD279D"/>
    <w:rsid w:val="00BD6BB8"/>
    <w:rsid w:val="00BE3729"/>
    <w:rsid w:val="00C108B1"/>
    <w:rsid w:val="00C20A0D"/>
    <w:rsid w:val="00C21D0E"/>
    <w:rsid w:val="00C23781"/>
    <w:rsid w:val="00C26187"/>
    <w:rsid w:val="00C307C6"/>
    <w:rsid w:val="00C34F87"/>
    <w:rsid w:val="00C52CC7"/>
    <w:rsid w:val="00C6316D"/>
    <w:rsid w:val="00C66BA2"/>
    <w:rsid w:val="00C67BC1"/>
    <w:rsid w:val="00C728A6"/>
    <w:rsid w:val="00C8098E"/>
    <w:rsid w:val="00C85DB9"/>
    <w:rsid w:val="00C8714D"/>
    <w:rsid w:val="00C955C3"/>
    <w:rsid w:val="00C95985"/>
    <w:rsid w:val="00CC5026"/>
    <w:rsid w:val="00CC6715"/>
    <w:rsid w:val="00CC68D0"/>
    <w:rsid w:val="00CD082F"/>
    <w:rsid w:val="00CE3716"/>
    <w:rsid w:val="00CF5B42"/>
    <w:rsid w:val="00D02AC1"/>
    <w:rsid w:val="00D03F9A"/>
    <w:rsid w:val="00D06D51"/>
    <w:rsid w:val="00D15B20"/>
    <w:rsid w:val="00D24991"/>
    <w:rsid w:val="00D40AEE"/>
    <w:rsid w:val="00D50255"/>
    <w:rsid w:val="00D61CC8"/>
    <w:rsid w:val="00D6433E"/>
    <w:rsid w:val="00D66520"/>
    <w:rsid w:val="00D7162D"/>
    <w:rsid w:val="00D77877"/>
    <w:rsid w:val="00D80E9A"/>
    <w:rsid w:val="00D81319"/>
    <w:rsid w:val="00D9543D"/>
    <w:rsid w:val="00D965E5"/>
    <w:rsid w:val="00DA023F"/>
    <w:rsid w:val="00DA7460"/>
    <w:rsid w:val="00DA746E"/>
    <w:rsid w:val="00DA7C88"/>
    <w:rsid w:val="00DB7968"/>
    <w:rsid w:val="00DC1D56"/>
    <w:rsid w:val="00DD0C2D"/>
    <w:rsid w:val="00DD4B07"/>
    <w:rsid w:val="00DE34CF"/>
    <w:rsid w:val="00E01C56"/>
    <w:rsid w:val="00E02448"/>
    <w:rsid w:val="00E0244C"/>
    <w:rsid w:val="00E036C1"/>
    <w:rsid w:val="00E13F3D"/>
    <w:rsid w:val="00E144B6"/>
    <w:rsid w:val="00E1713C"/>
    <w:rsid w:val="00E24530"/>
    <w:rsid w:val="00E26309"/>
    <w:rsid w:val="00E34898"/>
    <w:rsid w:val="00E42B16"/>
    <w:rsid w:val="00E51182"/>
    <w:rsid w:val="00E62EA2"/>
    <w:rsid w:val="00E665E6"/>
    <w:rsid w:val="00E72E76"/>
    <w:rsid w:val="00E826CF"/>
    <w:rsid w:val="00E9217D"/>
    <w:rsid w:val="00EB09B7"/>
    <w:rsid w:val="00EB70B6"/>
    <w:rsid w:val="00EC155D"/>
    <w:rsid w:val="00EC1974"/>
    <w:rsid w:val="00ED6EBF"/>
    <w:rsid w:val="00EE0A97"/>
    <w:rsid w:val="00EE46CF"/>
    <w:rsid w:val="00EE5D0A"/>
    <w:rsid w:val="00EE692B"/>
    <w:rsid w:val="00EE7D7C"/>
    <w:rsid w:val="00EF2297"/>
    <w:rsid w:val="00F00A3E"/>
    <w:rsid w:val="00F01A3C"/>
    <w:rsid w:val="00F05BBE"/>
    <w:rsid w:val="00F13411"/>
    <w:rsid w:val="00F220AC"/>
    <w:rsid w:val="00F25D98"/>
    <w:rsid w:val="00F300FB"/>
    <w:rsid w:val="00F4014D"/>
    <w:rsid w:val="00F41226"/>
    <w:rsid w:val="00F53EF4"/>
    <w:rsid w:val="00F64F92"/>
    <w:rsid w:val="00F67CAC"/>
    <w:rsid w:val="00F70C78"/>
    <w:rsid w:val="00F76A47"/>
    <w:rsid w:val="00F7702D"/>
    <w:rsid w:val="00F919B7"/>
    <w:rsid w:val="00F94C23"/>
    <w:rsid w:val="00FA11EF"/>
    <w:rsid w:val="00FB13DF"/>
    <w:rsid w:val="00FB4FB0"/>
    <w:rsid w:val="00FB6386"/>
    <w:rsid w:val="00FB6443"/>
    <w:rsid w:val="00FC6C0F"/>
    <w:rsid w:val="00FF08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2.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Pages>
  <Words>3967</Words>
  <Characters>22616</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Ericsson_QC_#146</cp:lastModifiedBy>
  <cp:revision>5</cp:revision>
  <cp:lastPrinted>1900-01-01T05:00:00Z</cp:lastPrinted>
  <dcterms:created xsi:type="dcterms:W3CDTF">2021-08-18T15:13:00Z</dcterms:created>
  <dcterms:modified xsi:type="dcterms:W3CDTF">2021-08-18T16:02:00Z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